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A709C2" w14:textId="0AAB69F4" w:rsidR="002D2F34" w:rsidRPr="00C91468" w:rsidRDefault="002D2F34" w:rsidP="002D2F34">
      <w:pPr>
        <w:pStyle w:val="CH"/>
        <w:rPr>
          <w:lang w:val="en-US"/>
        </w:rPr>
      </w:pPr>
      <w:bookmarkStart w:id="0" w:name="historyclause"/>
      <w:r w:rsidRPr="00C91468">
        <w:rPr>
          <w:lang w:val="en-US"/>
        </w:rPr>
        <w:t>3GPP TSG-RAN WG4 Meeting # 108-bis</w:t>
      </w:r>
      <w:r w:rsidRPr="00C91468">
        <w:rPr>
          <w:lang w:val="en-US"/>
        </w:rPr>
        <w:tab/>
      </w:r>
      <w:r w:rsidRPr="00C91468">
        <w:rPr>
          <w:lang w:val="en-US"/>
        </w:rPr>
        <w:tab/>
      </w:r>
      <w:r w:rsidR="00BD5724" w:rsidRPr="00BD5724">
        <w:rPr>
          <w:lang w:val="en-US"/>
        </w:rPr>
        <w:t>R4-2315374</w:t>
      </w:r>
    </w:p>
    <w:p w14:paraId="1C2E465F" w14:textId="77777777" w:rsidR="002D2F34" w:rsidRPr="00C91468" w:rsidRDefault="002D2F34" w:rsidP="002D2F34">
      <w:pPr>
        <w:pStyle w:val="CH"/>
        <w:rPr>
          <w:lang w:val="en-US"/>
        </w:rPr>
      </w:pPr>
      <w:r w:rsidRPr="00C91468">
        <w:rPr>
          <w:lang w:val="en-US"/>
        </w:rPr>
        <w:t>Xiamen, China, October 9 – 13, 2023</w:t>
      </w:r>
    </w:p>
    <w:p w14:paraId="39A0EE25" w14:textId="77777777" w:rsidR="00D309CC" w:rsidRPr="002D2F34" w:rsidRDefault="00D309CC" w:rsidP="00D309CC">
      <w:pPr>
        <w:tabs>
          <w:tab w:val="left" w:pos="2160"/>
        </w:tabs>
        <w:rPr>
          <w:rFonts w:ascii="Arial" w:hAnsi="Arial" w:cs="Arial"/>
          <w:b/>
          <w:lang w:val="en-US"/>
        </w:rPr>
      </w:pPr>
    </w:p>
    <w:p w14:paraId="6DDCE159" w14:textId="249C4CE3" w:rsidR="00D309CC" w:rsidRPr="00CE7214" w:rsidRDefault="00D309CC" w:rsidP="00D309CC">
      <w:pPr>
        <w:pStyle w:val="CH"/>
        <w:rPr>
          <w:lang w:val="en-US"/>
        </w:rPr>
      </w:pPr>
      <w:r w:rsidRPr="0008103A">
        <w:t>Agenda item:</w:t>
      </w:r>
      <w:r>
        <w:tab/>
      </w:r>
      <w:r w:rsidR="00F20ED2">
        <w:rPr>
          <w:lang w:val="en-US"/>
        </w:rPr>
        <w:t>4</w:t>
      </w:r>
      <w:r w:rsidR="00AF6F1D">
        <w:rPr>
          <w:lang w:val="en-US"/>
        </w:rPr>
        <w:t>.</w:t>
      </w:r>
      <w:r w:rsidR="00785577">
        <w:rPr>
          <w:lang w:val="en-US"/>
        </w:rPr>
        <w:t>22</w:t>
      </w:r>
      <w:r w:rsidR="00AF6F1D">
        <w:rPr>
          <w:lang w:val="en-US"/>
        </w:rPr>
        <w:t>.2</w:t>
      </w:r>
    </w:p>
    <w:p w14:paraId="4DBE005A" w14:textId="33A2A3D4" w:rsidR="00D309CC" w:rsidRPr="00F614AC" w:rsidRDefault="00D309CC" w:rsidP="00D309CC">
      <w:pPr>
        <w:pStyle w:val="CH"/>
        <w:rPr>
          <w:b w:val="0"/>
        </w:rPr>
      </w:pPr>
      <w:r w:rsidRPr="00F614AC">
        <w:t>Source:</w:t>
      </w:r>
      <w:r w:rsidRPr="00F614AC">
        <w:tab/>
        <w:t>Apple</w:t>
      </w:r>
    </w:p>
    <w:p w14:paraId="0D2061A1" w14:textId="78901260" w:rsidR="00D309CC" w:rsidRPr="00805F4D" w:rsidRDefault="00D309CC" w:rsidP="00D309CC">
      <w:pPr>
        <w:pStyle w:val="CH"/>
        <w:rPr>
          <w:lang w:val="en-US"/>
        </w:rPr>
      </w:pPr>
      <w:r w:rsidRPr="00F614AC">
        <w:t>Title:</w:t>
      </w:r>
      <w:r w:rsidRPr="00F614AC">
        <w:tab/>
      </w:r>
      <w:r w:rsidR="00AF6F1D" w:rsidRPr="00AF6F1D">
        <w:t xml:space="preserve">A-MPR discussion for FDD HPUE </w:t>
      </w:r>
      <w:r w:rsidR="00805F4D" w:rsidRPr="00805F4D">
        <w:rPr>
          <w:lang w:val="en-US"/>
        </w:rPr>
        <w:t>n</w:t>
      </w:r>
      <w:r w:rsidR="00805F4D">
        <w:rPr>
          <w:lang w:val="en-US"/>
        </w:rPr>
        <w:t>26</w:t>
      </w:r>
    </w:p>
    <w:p w14:paraId="052B1E0C" w14:textId="3A5C7838" w:rsidR="00104BC6" w:rsidRPr="00FC7900" w:rsidRDefault="00104BC6" w:rsidP="00D309CC">
      <w:pPr>
        <w:pStyle w:val="CH"/>
      </w:pPr>
      <w:r w:rsidRPr="00F614AC">
        <w:t>WI/SI:</w:t>
      </w:r>
      <w:r w:rsidRPr="00F614AC">
        <w:tab/>
      </w:r>
      <w:r w:rsidR="00AF6F1D" w:rsidRPr="00AF6F1D">
        <w:t>HPUE_NR_FR1_FDD_R18</w:t>
      </w:r>
    </w:p>
    <w:p w14:paraId="6C6D1281" w14:textId="223D93F0" w:rsidR="00104BC6" w:rsidRPr="00F614AC" w:rsidRDefault="00104BC6" w:rsidP="00D309CC">
      <w:pPr>
        <w:pStyle w:val="CH"/>
        <w:rPr>
          <w:b w:val="0"/>
        </w:rPr>
      </w:pPr>
      <w:r w:rsidRPr="00F614AC">
        <w:t>Release:</w:t>
      </w:r>
      <w:r w:rsidRPr="00F614AC">
        <w:tab/>
        <w:t>Rel-</w:t>
      </w:r>
      <w:r w:rsidR="002A79F8" w:rsidRPr="00F614AC">
        <w:t>1</w:t>
      </w:r>
      <w:r w:rsidR="00C875FE">
        <w:t>8</w:t>
      </w:r>
    </w:p>
    <w:p w14:paraId="2E4E044D" w14:textId="3F34962F" w:rsidR="00D309CC" w:rsidRDefault="00D309CC" w:rsidP="00D309CC">
      <w:pPr>
        <w:pStyle w:val="CH"/>
      </w:pPr>
      <w:r w:rsidRPr="00F614AC">
        <w:t>Document for:</w:t>
      </w:r>
      <w:r w:rsidRPr="00F614AC">
        <w:tab/>
      </w:r>
      <w:r w:rsidR="00AD4E3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012E4ED9" w14:textId="3F6FADEF" w:rsidR="00C72CC0" w:rsidRDefault="009350F0" w:rsidP="00A7707C">
      <w:pPr>
        <w:jc w:val="both"/>
      </w:pPr>
      <w:r>
        <w:t xml:space="preserve">The WID [1] </w:t>
      </w:r>
      <w:r w:rsidR="001C1472">
        <w:t>aims to</w:t>
      </w:r>
      <w:r>
        <w:t xml:space="preserve"> </w:t>
      </w:r>
      <w:r w:rsidR="001C1472">
        <w:t>improve</w:t>
      </w:r>
      <w:r>
        <w:t xml:space="preserve"> </w:t>
      </w:r>
      <w:r w:rsidR="001C1472">
        <w:t>the</w:t>
      </w:r>
      <w:r>
        <w:t xml:space="preserve"> uplink coverage by introducing PC2 to several FDD bands. This contribution focuses on the network signalling flag NS_</w:t>
      </w:r>
      <w:r w:rsidR="00E11F86" w:rsidRPr="00E11F86">
        <w:rPr>
          <w:lang w:val="en-US"/>
        </w:rPr>
        <w:t>12, NS_</w:t>
      </w:r>
      <w:r w:rsidR="00E11F86">
        <w:rPr>
          <w:lang w:val="en-US"/>
        </w:rPr>
        <w:t>13, NS_14 and NS_15</w:t>
      </w:r>
      <w:r w:rsidR="00850BF8">
        <w:t xml:space="preserve"> for band n</w:t>
      </w:r>
      <w:r w:rsidR="00E11F86" w:rsidRPr="00E11F86">
        <w:rPr>
          <w:lang w:val="en-US"/>
        </w:rPr>
        <w:t>26</w:t>
      </w:r>
      <w:r>
        <w:t xml:space="preserve">. </w:t>
      </w:r>
    </w:p>
    <w:p w14:paraId="3A67921B" w14:textId="4BE18759" w:rsidR="008E7986" w:rsidRDefault="008E7986" w:rsidP="008E7986">
      <w:pPr>
        <w:pStyle w:val="Heading1"/>
      </w:pPr>
      <w:proofErr w:type="gramStart"/>
      <w:r>
        <w:t>2</w:t>
      </w:r>
      <w:r w:rsidR="006212AD">
        <w:t xml:space="preserve"> </w:t>
      </w:r>
      <w:r>
        <w:t xml:space="preserve"> </w:t>
      </w:r>
      <w:r w:rsidR="006212AD">
        <w:t>Discussion</w:t>
      </w:r>
      <w:proofErr w:type="gramEnd"/>
    </w:p>
    <w:p w14:paraId="7153FC36" w14:textId="77777777" w:rsidR="00C72CC0" w:rsidRDefault="00C72CC0" w:rsidP="00C72CC0">
      <w:pPr>
        <w:pStyle w:val="Heading6"/>
      </w:pPr>
      <w:r>
        <w:t>2.1 Simulation assumptions</w:t>
      </w:r>
    </w:p>
    <w:p w14:paraId="24648A9D" w14:textId="6DD4B4AC" w:rsidR="00081A6D" w:rsidRDefault="00081A6D" w:rsidP="00081A6D">
      <w:r>
        <w:t>The following assumptions</w:t>
      </w:r>
      <w:r w:rsidR="000E1251">
        <w:t xml:space="preserve"> and requirements</w:t>
      </w:r>
      <w:r>
        <w:t xml:space="preserve"> for the simulations </w:t>
      </w:r>
      <w:r w:rsidR="00943C42">
        <w:t>are</w:t>
      </w:r>
      <w:r>
        <w:t xml:space="preserve"> used:</w:t>
      </w:r>
    </w:p>
    <w:p w14:paraId="40267649" w14:textId="101797A4" w:rsidR="00081A6D" w:rsidRDefault="00081A6D" w:rsidP="00081A6D">
      <w:pPr>
        <w:pStyle w:val="ListParagraph"/>
        <w:numPr>
          <w:ilvl w:val="0"/>
          <w:numId w:val="9"/>
        </w:numPr>
      </w:pPr>
      <w:r>
        <w:t xml:space="preserve">Power Class </w:t>
      </w:r>
      <w:r w:rsidR="00A955A1">
        <w:t>2</w:t>
      </w:r>
    </w:p>
    <w:p w14:paraId="0066B856" w14:textId="6F4FAB7D" w:rsidR="007D49C9" w:rsidRDefault="007D49C9" w:rsidP="00081A6D">
      <w:pPr>
        <w:pStyle w:val="ListParagraph"/>
        <w:numPr>
          <w:ilvl w:val="0"/>
          <w:numId w:val="9"/>
        </w:numPr>
      </w:pPr>
      <w:r>
        <w:t>NR Waveform</w:t>
      </w:r>
    </w:p>
    <w:p w14:paraId="08E45A35" w14:textId="3AD72264" w:rsidR="00081A6D" w:rsidRDefault="00C9406B" w:rsidP="00081A6D">
      <w:pPr>
        <w:pStyle w:val="ListParagraph"/>
        <w:numPr>
          <w:ilvl w:val="0"/>
          <w:numId w:val="9"/>
        </w:numPr>
      </w:pPr>
      <w:r>
        <w:t xml:space="preserve">Calibration: </w:t>
      </w:r>
      <w:r w:rsidRPr="00C9406B">
        <w:t>1dB MPR: DFT-s-OFDM QPSK 20MHz, 100RB</w:t>
      </w:r>
      <w:r w:rsidR="004C3B4F">
        <w:t>0</w:t>
      </w:r>
    </w:p>
    <w:p w14:paraId="71131DEB" w14:textId="6F5B6164" w:rsidR="004050EA" w:rsidRDefault="004050EA" w:rsidP="00081A6D">
      <w:pPr>
        <w:pStyle w:val="ListParagraph"/>
        <w:numPr>
          <w:ilvl w:val="0"/>
          <w:numId w:val="9"/>
        </w:numPr>
      </w:pPr>
      <w:r>
        <w:t>Carrier Leakage: 2</w:t>
      </w:r>
      <w:r w:rsidR="00721B14">
        <w:t>8</w:t>
      </w:r>
      <w:r>
        <w:t>dBc</w:t>
      </w:r>
    </w:p>
    <w:p w14:paraId="74725F0C" w14:textId="16443A2C" w:rsidR="004050EA" w:rsidRDefault="004050EA" w:rsidP="00081A6D">
      <w:pPr>
        <w:pStyle w:val="ListParagraph"/>
        <w:numPr>
          <w:ilvl w:val="0"/>
          <w:numId w:val="9"/>
        </w:numPr>
      </w:pPr>
      <w:r>
        <w:t>Image: 2</w:t>
      </w:r>
      <w:r w:rsidR="00721B14">
        <w:t>8</w:t>
      </w:r>
      <w:r>
        <w:t>dBc</w:t>
      </w:r>
    </w:p>
    <w:p w14:paraId="4F8A3A58" w14:textId="1691A098" w:rsidR="004050EA" w:rsidRDefault="004050EA" w:rsidP="00081A6D">
      <w:pPr>
        <w:pStyle w:val="ListParagraph"/>
        <w:numPr>
          <w:ilvl w:val="0"/>
          <w:numId w:val="9"/>
        </w:numPr>
      </w:pPr>
      <w:r>
        <w:t>CIM3: 60dBc</w:t>
      </w:r>
    </w:p>
    <w:p w14:paraId="612B34D8" w14:textId="4DB76A91" w:rsidR="003549AE" w:rsidRDefault="00086A4C" w:rsidP="00A955A1">
      <w:pPr>
        <w:pStyle w:val="ListParagraph"/>
        <w:numPr>
          <w:ilvl w:val="0"/>
          <w:numId w:val="9"/>
        </w:numPr>
      </w:pPr>
      <w:r>
        <w:t>CIM5: 70dBc</w:t>
      </w:r>
    </w:p>
    <w:p w14:paraId="501E1E01" w14:textId="77777777" w:rsidR="00577269" w:rsidRDefault="00577269" w:rsidP="00577269"/>
    <w:p w14:paraId="205A06DC" w14:textId="1B2D418C" w:rsidR="000918BF" w:rsidRDefault="000918BF" w:rsidP="0063467D">
      <w:r>
        <w:t>Special requirements: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1"/>
        <w:gridCol w:w="4830"/>
      </w:tblGrid>
      <w:tr w:rsidR="00ED1282" w14:paraId="36559B19" w14:textId="77777777" w:rsidTr="00ED1282">
        <w:tc>
          <w:tcPr>
            <w:tcW w:w="4815" w:type="dxa"/>
          </w:tcPr>
          <w:p w14:paraId="323BA366" w14:textId="3EBDF58D" w:rsidR="00ED1282" w:rsidRDefault="00ED1282" w:rsidP="0063467D">
            <w:r w:rsidRPr="00ED1282">
              <w:rPr>
                <w:noProof/>
              </w:rPr>
              <w:drawing>
                <wp:inline distT="0" distB="0" distL="0" distR="0" wp14:anchorId="1881FE76" wp14:editId="358CA01A">
                  <wp:extent cx="2520000" cy="800877"/>
                  <wp:effectExtent l="152400" t="152400" r="325120" b="342265"/>
                  <wp:docPr id="1547730763" name="Picture 1" descr="A close-up of a white box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7730763" name="Picture 1" descr="A close-up of a white box&#10;&#10;Description automatically generat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8008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34F85806" w14:textId="6390E21D" w:rsidR="00ED1282" w:rsidRDefault="00ED1282" w:rsidP="0063467D">
            <w:r w:rsidRPr="00ED1282">
              <w:rPr>
                <w:noProof/>
              </w:rPr>
              <w:drawing>
                <wp:inline distT="0" distB="0" distL="0" distR="0" wp14:anchorId="483F67CC" wp14:editId="240D2115">
                  <wp:extent cx="2520000" cy="816923"/>
                  <wp:effectExtent l="152400" t="152400" r="325120" b="339090"/>
                  <wp:docPr id="1490553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05539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816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1282" w14:paraId="4CABCD6E" w14:textId="77777777" w:rsidTr="00ED1282">
        <w:tc>
          <w:tcPr>
            <w:tcW w:w="4815" w:type="dxa"/>
          </w:tcPr>
          <w:p w14:paraId="0D2BDB69" w14:textId="561BE87F" w:rsidR="00ED1282" w:rsidRDefault="00ED1282" w:rsidP="0063467D">
            <w:r w:rsidRPr="00ED1282">
              <w:rPr>
                <w:noProof/>
              </w:rPr>
              <w:drawing>
                <wp:inline distT="0" distB="0" distL="0" distR="0" wp14:anchorId="07B33C1D" wp14:editId="007A1B48">
                  <wp:extent cx="2520000" cy="821124"/>
                  <wp:effectExtent l="152400" t="152400" r="325120" b="347345"/>
                  <wp:docPr id="5881828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18281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8211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668D1000" w14:textId="0F61B675" w:rsidR="00ED1282" w:rsidRDefault="00ED1282" w:rsidP="0063467D">
            <w:r w:rsidRPr="00ED1282">
              <w:rPr>
                <w:noProof/>
              </w:rPr>
              <w:drawing>
                <wp:inline distT="0" distB="0" distL="0" distR="0" wp14:anchorId="32A153D6" wp14:editId="7B58C7DF">
                  <wp:extent cx="2520000" cy="689832"/>
                  <wp:effectExtent l="152400" t="152400" r="337820" b="339090"/>
                  <wp:docPr id="450638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6383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6898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C3E84" w14:textId="77777777" w:rsidR="00ED1282" w:rsidRDefault="00ED1282" w:rsidP="0063467D"/>
    <w:p w14:paraId="224A4698" w14:textId="487B56CE" w:rsidR="0063467D" w:rsidRDefault="0063467D" w:rsidP="0063467D">
      <w:pPr>
        <w:jc w:val="center"/>
      </w:pPr>
    </w:p>
    <w:p w14:paraId="3702B12E" w14:textId="77777777" w:rsidR="00ED1282" w:rsidRDefault="00ED1282" w:rsidP="0063467D">
      <w:pPr>
        <w:jc w:val="center"/>
      </w:pPr>
    </w:p>
    <w:p w14:paraId="6EC3CEC1" w14:textId="77777777" w:rsidR="00ED1282" w:rsidRDefault="00ED1282" w:rsidP="0063467D">
      <w:pPr>
        <w:jc w:val="center"/>
      </w:pPr>
    </w:p>
    <w:p w14:paraId="428F5AEE" w14:textId="77777777" w:rsidR="0010091D" w:rsidRDefault="0010091D" w:rsidP="0063467D">
      <w:pPr>
        <w:jc w:val="center"/>
      </w:pPr>
    </w:p>
    <w:p w14:paraId="6CF11DE9" w14:textId="77777777" w:rsidR="0010091D" w:rsidRDefault="0010091D" w:rsidP="0063467D">
      <w:pPr>
        <w:jc w:val="center"/>
      </w:pPr>
    </w:p>
    <w:p w14:paraId="445B1C6A" w14:textId="77777777" w:rsidR="0010091D" w:rsidRDefault="0010091D" w:rsidP="0063467D">
      <w:pPr>
        <w:jc w:val="center"/>
      </w:pPr>
    </w:p>
    <w:p w14:paraId="09B90640" w14:textId="77777777" w:rsidR="0010091D" w:rsidRDefault="0010091D" w:rsidP="0063467D">
      <w:pPr>
        <w:jc w:val="center"/>
      </w:pPr>
    </w:p>
    <w:p w14:paraId="2E58BA84" w14:textId="609F12F0" w:rsidR="006E1889" w:rsidRDefault="002D3BC5" w:rsidP="00C15F1C">
      <w:pPr>
        <w:pStyle w:val="Heading6"/>
      </w:pPr>
      <w:r>
        <w:lastRenderedPageBreak/>
        <w:t>2.</w:t>
      </w:r>
      <w:r w:rsidR="006432CB">
        <w:t>2</w:t>
      </w:r>
      <w:r>
        <w:t xml:space="preserve"> </w:t>
      </w:r>
      <w:r w:rsidR="00C72CC0">
        <w:t>Simulation results</w:t>
      </w:r>
      <w:r w:rsidR="00EB27CC">
        <w:t xml:space="preserve"> for NS_12</w:t>
      </w:r>
    </w:p>
    <w:p w14:paraId="5F6DE9E0" w14:textId="77777777" w:rsidR="00AE58D4" w:rsidRDefault="00AE58D4" w:rsidP="00AE58D4"/>
    <w:p w14:paraId="09DCB088" w14:textId="77E7A257" w:rsidR="00577269" w:rsidRDefault="00EB27CC" w:rsidP="00C83BDD">
      <w:pPr>
        <w:jc w:val="both"/>
        <w:rPr>
          <w:lang w:val="en-US"/>
        </w:rPr>
      </w:pPr>
      <w:r>
        <w:t>The simulation results for NS_12 are provided below. The difference between PC3 and the proposal for PC2 is visualised by red colour and indicating the delta A-MPR.</w:t>
      </w:r>
      <w:r w:rsidR="00612E4E">
        <w:t xml:space="preserve"> The proposals </w:t>
      </w:r>
      <w:r w:rsidR="00577269" w:rsidRPr="00577269">
        <w:rPr>
          <w:lang w:val="en-US"/>
        </w:rPr>
        <w:t>have</w:t>
      </w:r>
      <w:r w:rsidR="00612E4E">
        <w:t xml:space="preserve"> a maximum delta of</w:t>
      </w:r>
      <w:r w:rsidR="00577269" w:rsidRPr="00577269">
        <w:rPr>
          <w:lang w:val="en-US"/>
        </w:rPr>
        <w:t xml:space="preserve"> </w:t>
      </w:r>
      <w:r w:rsidR="00612E4E">
        <w:t xml:space="preserve"> 3dB to</w:t>
      </w:r>
      <w:r w:rsidR="00256393">
        <w:t xml:space="preserve"> max(</w:t>
      </w:r>
      <w:r w:rsidR="00612E4E" w:rsidRPr="00E457D4">
        <w:t>MPR</w:t>
      </w:r>
      <w:r w:rsidR="00256393" w:rsidRPr="00E457D4">
        <w:t>,</w:t>
      </w:r>
      <w:r w:rsidR="00612E4E" w:rsidRPr="00E457D4">
        <w:t xml:space="preserve"> A-</w:t>
      </w:r>
      <w:r w:rsidR="00612E4E">
        <w:t>MPR</w:t>
      </w:r>
      <w:r w:rsidR="00256393">
        <w:t>) of PC3.</w:t>
      </w:r>
      <w:r w:rsidR="00577269" w:rsidRPr="00577269">
        <w:rPr>
          <w:lang w:val="en-US"/>
        </w:rPr>
        <w:t xml:space="preserve"> </w:t>
      </w:r>
    </w:p>
    <w:p w14:paraId="74E01421" w14:textId="6F6B7204" w:rsidR="00DE34AC" w:rsidRDefault="00DE34AC" w:rsidP="00577269">
      <w:pPr>
        <w:spacing w:before="120"/>
        <w:jc w:val="both"/>
      </w:pPr>
      <w:r>
        <w:t>Below the</w:t>
      </w:r>
      <w:r w:rsidR="00577269" w:rsidRPr="00577269">
        <w:rPr>
          <w:lang w:val="en-US"/>
        </w:rPr>
        <w:t xml:space="preserve"> A-MPR</w:t>
      </w:r>
      <w:r>
        <w:t xml:space="preserve"> values and the difference to PC3 is show</w:t>
      </w:r>
      <w:r w:rsidR="000761F9">
        <w:t>n</w:t>
      </w:r>
      <w:r>
        <w:t xml:space="preserve">. While all modulations require additional power back-off there does not seem need for further back-off with 256QAM. </w:t>
      </w:r>
    </w:p>
    <w:p w14:paraId="0ED8B311" w14:textId="77777777" w:rsidR="007C414D" w:rsidRDefault="007C414D" w:rsidP="007C414D">
      <w:pPr>
        <w:pStyle w:val="BodyText"/>
        <w:spacing w:after="0"/>
        <w:rPr>
          <w:lang w:eastAsia="zh-CN"/>
        </w:rPr>
      </w:pPr>
    </w:p>
    <w:p w14:paraId="3D4C154F" w14:textId="109B26A8" w:rsidR="00882810" w:rsidRPr="00A1115A" w:rsidRDefault="00882810" w:rsidP="00882810">
      <w:pPr>
        <w:pStyle w:val="TH"/>
      </w:pPr>
      <w:r w:rsidRPr="00A1115A">
        <w:t xml:space="preserve">Table </w:t>
      </w:r>
      <w:r w:rsidR="00113AE3" w:rsidRPr="00113AE3">
        <w:rPr>
          <w:lang w:val="en-US"/>
        </w:rPr>
        <w:t>1</w:t>
      </w:r>
      <w:r w:rsidRPr="00A1115A">
        <w:t>: A-MPR regions for NS_12</w:t>
      </w:r>
    </w:p>
    <w:tbl>
      <w:tblPr>
        <w:tblW w:w="779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2672"/>
        <w:gridCol w:w="2798"/>
        <w:gridCol w:w="880"/>
      </w:tblGrid>
      <w:tr w:rsidR="00882810" w:rsidRPr="00A1115A" w14:paraId="34373485" w14:textId="77777777" w:rsidTr="00651628">
        <w:trPr>
          <w:trHeight w:val="20"/>
          <w:jc w:val="center"/>
        </w:trPr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DA3CDC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6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5D9080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Start</w:t>
            </w:r>
            <w:r w:rsidRPr="00A1115A">
              <w:t>*12*SCS (MHz)</w:t>
            </w:r>
          </w:p>
        </w:tc>
        <w:tc>
          <w:tcPr>
            <w:tcW w:w="27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7D4A67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9C2B55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 xml:space="preserve">A-MPR </w:t>
            </w:r>
          </w:p>
        </w:tc>
      </w:tr>
      <w:tr w:rsidR="00882810" w:rsidRPr="00A1115A" w14:paraId="7497A1D8" w14:textId="77777777" w:rsidTr="00651628">
        <w:trPr>
          <w:trHeight w:val="20"/>
          <w:jc w:val="center"/>
        </w:trPr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hideMark/>
          </w:tcPr>
          <w:p w14:paraId="44E6A796" w14:textId="77777777" w:rsidR="00882810" w:rsidRPr="00A1115A" w:rsidRDefault="00882810" w:rsidP="00E462EA">
            <w:pPr>
              <w:pStyle w:val="TAC"/>
              <w:rPr>
                <w:rFonts w:cs="Arial"/>
                <w:lang w:eastAsia="zh-CN"/>
              </w:rPr>
            </w:pPr>
            <w:r w:rsidRPr="00A1115A">
              <w:t>5MHz</w:t>
            </w:r>
          </w:p>
        </w:tc>
        <w:tc>
          <w:tcPr>
            <w:tcW w:w="26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B7F417" w14:textId="77777777" w:rsidR="00882810" w:rsidRPr="00A1115A" w:rsidRDefault="00882810" w:rsidP="00E462EA">
            <w:pPr>
              <w:pStyle w:val="TAC"/>
            </w:pPr>
            <w:r w:rsidRPr="00A1115A">
              <w:t>≤1.8</w:t>
            </w:r>
          </w:p>
        </w:tc>
        <w:tc>
          <w:tcPr>
            <w:tcW w:w="2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1C04F3" w14:textId="77777777" w:rsidR="00882810" w:rsidRPr="00A1115A" w:rsidRDefault="00882810" w:rsidP="00E462EA">
            <w:pPr>
              <w:pStyle w:val="TAC"/>
            </w:pPr>
            <w:r w:rsidRPr="00A1115A">
              <w:rPr>
                <w:rFonts w:cs="Arial"/>
              </w:rPr>
              <w:t>&gt;0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F6BC03" w14:textId="77777777" w:rsidR="00882810" w:rsidRPr="00A1115A" w:rsidRDefault="00882810" w:rsidP="00E462EA">
            <w:pPr>
              <w:pStyle w:val="TAC"/>
            </w:pPr>
            <w:r w:rsidRPr="00A1115A">
              <w:t>A1</w:t>
            </w:r>
          </w:p>
        </w:tc>
      </w:tr>
      <w:tr w:rsidR="00651628" w:rsidRPr="00A1115A" w14:paraId="55B64C34" w14:textId="77777777" w:rsidTr="00245792">
        <w:trPr>
          <w:trHeight w:val="20"/>
          <w:jc w:val="center"/>
        </w:trPr>
        <w:tc>
          <w:tcPr>
            <w:tcW w:w="144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27FAAFA" w14:textId="77777777" w:rsidR="00651628" w:rsidRPr="00A1115A" w:rsidRDefault="00651628" w:rsidP="00E462EA">
            <w:pPr>
              <w:pStyle w:val="TAC"/>
            </w:pPr>
          </w:p>
        </w:tc>
        <w:tc>
          <w:tcPr>
            <w:tcW w:w="26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CEF044" w14:textId="0092AC04" w:rsidR="00651628" w:rsidRPr="00EB27CC" w:rsidRDefault="00651628" w:rsidP="00E462EA">
            <w:pPr>
              <w:pStyle w:val="TAC"/>
              <w:rPr>
                <w:color w:val="FF0000"/>
              </w:rPr>
            </w:pPr>
            <w:r w:rsidRPr="00EB27CC">
              <w:rPr>
                <w:color w:val="FF0000"/>
              </w:rPr>
              <w:t>&gt;1.8</w:t>
            </w:r>
          </w:p>
        </w:tc>
        <w:tc>
          <w:tcPr>
            <w:tcW w:w="2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E44A6D" w14:textId="568135F8" w:rsidR="00651628" w:rsidRPr="00EB27CC" w:rsidRDefault="00651628" w:rsidP="00E462EA">
            <w:pPr>
              <w:pStyle w:val="TAC"/>
              <w:rPr>
                <w:rFonts w:cs="Arial"/>
                <w:color w:val="FF0000"/>
              </w:rPr>
            </w:pPr>
            <w:r w:rsidRPr="00EB27CC">
              <w:rPr>
                <w:rFonts w:cs="Arial"/>
                <w:color w:val="FF0000"/>
              </w:rPr>
              <w:t>&gt;1.08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833C2" w14:textId="47AE44F7" w:rsidR="00651628" w:rsidRPr="00EB27CC" w:rsidRDefault="00651628" w:rsidP="00E462EA">
            <w:pPr>
              <w:pStyle w:val="TAC"/>
              <w:rPr>
                <w:color w:val="FF0000"/>
              </w:rPr>
            </w:pPr>
            <w:r w:rsidRPr="00EB27CC">
              <w:rPr>
                <w:color w:val="FF0000"/>
              </w:rPr>
              <w:t>A2</w:t>
            </w:r>
          </w:p>
        </w:tc>
      </w:tr>
      <w:tr w:rsidR="00882810" w:rsidRPr="00A1115A" w14:paraId="1AE3254E" w14:textId="77777777" w:rsidTr="00245792">
        <w:trPr>
          <w:trHeight w:val="20"/>
          <w:jc w:val="center"/>
        </w:trPr>
        <w:tc>
          <w:tcPr>
            <w:tcW w:w="1440" w:type="dxa"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7828C4BD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10MHz</w:t>
            </w:r>
          </w:p>
        </w:tc>
        <w:tc>
          <w:tcPr>
            <w:tcW w:w="267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108ECE" w14:textId="77777777" w:rsidR="00882810" w:rsidRPr="00A1115A" w:rsidRDefault="00882810" w:rsidP="00E462EA">
            <w:pPr>
              <w:pStyle w:val="TAC"/>
            </w:pPr>
            <w:r w:rsidRPr="00A1115A">
              <w:rPr>
                <w:rFonts w:cs="Arial"/>
              </w:rPr>
              <w:t>≤3.6</w:t>
            </w:r>
          </w:p>
        </w:tc>
        <w:tc>
          <w:tcPr>
            <w:tcW w:w="279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435053" w14:textId="77777777" w:rsidR="00882810" w:rsidRPr="00A1115A" w:rsidRDefault="00882810" w:rsidP="00E462EA">
            <w:pPr>
              <w:pStyle w:val="TAC"/>
            </w:pPr>
            <w:r w:rsidRPr="00A1115A">
              <w:rPr>
                <w:rFonts w:cs="Arial"/>
              </w:rPr>
              <w:t>&gt;0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6D51AD" w14:textId="77777777" w:rsidR="00882810" w:rsidRPr="00A1115A" w:rsidRDefault="00882810" w:rsidP="00E462EA">
            <w:pPr>
              <w:pStyle w:val="TAC"/>
            </w:pPr>
            <w:r w:rsidRPr="00A1115A">
              <w:t>A1</w:t>
            </w:r>
          </w:p>
        </w:tc>
      </w:tr>
      <w:tr w:rsidR="00D84081" w:rsidRPr="00A1115A" w14:paraId="3ED8200F" w14:textId="77777777" w:rsidTr="00245792">
        <w:trPr>
          <w:trHeight w:val="20"/>
          <w:jc w:val="center"/>
        </w:trPr>
        <w:tc>
          <w:tcPr>
            <w:tcW w:w="144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6EA10805" w14:textId="77777777" w:rsidR="00D84081" w:rsidRPr="00A1115A" w:rsidRDefault="00D84081" w:rsidP="00E462EA">
            <w:pPr>
              <w:pStyle w:val="TAC"/>
              <w:rPr>
                <w:lang w:eastAsia="zh-CN"/>
              </w:rPr>
            </w:pPr>
          </w:p>
        </w:tc>
        <w:tc>
          <w:tcPr>
            <w:tcW w:w="267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BD943D" w14:textId="77BE6785" w:rsidR="00D84081" w:rsidRPr="00EB27CC" w:rsidRDefault="00D84081" w:rsidP="00E462EA">
            <w:pPr>
              <w:pStyle w:val="TAC"/>
              <w:rPr>
                <w:rFonts w:cs="Arial"/>
                <w:color w:val="FF0000"/>
              </w:rPr>
            </w:pPr>
            <w:r w:rsidRPr="00EB27CC">
              <w:rPr>
                <w:rFonts w:cs="Arial"/>
                <w:color w:val="FF0000"/>
              </w:rPr>
              <w:t>&gt;3.6</w:t>
            </w:r>
            <w:r w:rsidR="00245792" w:rsidRPr="00EB27CC">
              <w:rPr>
                <w:rFonts w:cs="Arial"/>
                <w:color w:val="FF0000"/>
              </w:rPr>
              <w:t xml:space="preserve">, </w:t>
            </w:r>
            <w:r w:rsidR="00245792" w:rsidRPr="00EB27CC">
              <w:rPr>
                <w:color w:val="FF0000"/>
              </w:rPr>
              <w:t>≤5.04</w:t>
            </w:r>
          </w:p>
        </w:tc>
        <w:tc>
          <w:tcPr>
            <w:tcW w:w="279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ECBBB5" w14:textId="77777777" w:rsidR="00D84081" w:rsidRPr="00EB27CC" w:rsidRDefault="00D84081" w:rsidP="00E462EA">
            <w:pPr>
              <w:pStyle w:val="TAC"/>
              <w:rPr>
                <w:rFonts w:cs="Arial"/>
                <w:color w:val="FF0000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E9D688" w14:textId="3213EECE" w:rsidR="00D84081" w:rsidRPr="00EB27CC" w:rsidRDefault="00245792" w:rsidP="00E462EA">
            <w:pPr>
              <w:pStyle w:val="TAC"/>
              <w:rPr>
                <w:color w:val="FF0000"/>
              </w:rPr>
            </w:pPr>
            <w:r w:rsidRPr="00EB27CC">
              <w:rPr>
                <w:color w:val="FF0000"/>
              </w:rPr>
              <w:t>A2</w:t>
            </w:r>
          </w:p>
        </w:tc>
      </w:tr>
    </w:tbl>
    <w:p w14:paraId="171AD171" w14:textId="77777777" w:rsidR="00882810" w:rsidRPr="00A1115A" w:rsidRDefault="00882810" w:rsidP="00882810">
      <w:pPr>
        <w:rPr>
          <w:lang w:val="en-US"/>
        </w:rPr>
      </w:pPr>
    </w:p>
    <w:p w14:paraId="7AE1A70D" w14:textId="0432B7B9" w:rsidR="00882810" w:rsidRPr="00A1115A" w:rsidRDefault="00882810" w:rsidP="00882810">
      <w:pPr>
        <w:pStyle w:val="TH"/>
        <w:rPr>
          <w:noProof/>
          <w:lang w:val="en-US"/>
        </w:rPr>
      </w:pPr>
      <w:r w:rsidRPr="00A1115A">
        <w:t xml:space="preserve">Table </w:t>
      </w:r>
      <w:r w:rsidR="00113AE3" w:rsidRPr="00113AE3">
        <w:rPr>
          <w:lang w:val="en-US"/>
        </w:rPr>
        <w:t>2</w:t>
      </w:r>
      <w:r w:rsidRPr="00A1115A">
        <w:t>: A-MPR for NS_12</w:t>
      </w:r>
    </w:p>
    <w:tbl>
      <w:tblPr>
        <w:tblW w:w="4718" w:type="dxa"/>
        <w:tblInd w:w="2840" w:type="dxa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00"/>
        <w:gridCol w:w="1259"/>
        <w:gridCol w:w="1259"/>
      </w:tblGrid>
      <w:tr w:rsidR="00651628" w:rsidRPr="00A1115A" w14:paraId="2095E0E8" w14:textId="7972934C" w:rsidTr="00651628"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2971B" w14:textId="77777777" w:rsidR="00651628" w:rsidRPr="00A1115A" w:rsidRDefault="00651628" w:rsidP="00E462EA">
            <w:pPr>
              <w:pStyle w:val="TAH"/>
            </w:pPr>
            <w:r w:rsidRPr="00A1115A">
              <w:t>Modulation/Waveform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2FBCA8A" w14:textId="77777777" w:rsidR="00651628" w:rsidRPr="00A1115A" w:rsidRDefault="00651628" w:rsidP="00E462EA">
            <w:pPr>
              <w:pStyle w:val="TAH"/>
            </w:pPr>
            <w:r w:rsidRPr="00A1115A">
              <w:t>A1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B89CF75" w14:textId="3586F854" w:rsidR="00651628" w:rsidRPr="00612E4E" w:rsidRDefault="00651628" w:rsidP="00E462EA">
            <w:pPr>
              <w:pStyle w:val="TAH"/>
              <w:rPr>
                <w:color w:val="FF0000"/>
              </w:rPr>
            </w:pPr>
            <w:r w:rsidRPr="00612E4E">
              <w:rPr>
                <w:color w:val="FF0000"/>
              </w:rPr>
              <w:t>A2</w:t>
            </w:r>
          </w:p>
        </w:tc>
      </w:tr>
      <w:tr w:rsidR="00651628" w:rsidRPr="00A1115A" w14:paraId="0D0E6CEF" w14:textId="30E8974B" w:rsidTr="00651628"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1F6C7" w14:textId="77777777" w:rsidR="00651628" w:rsidRPr="00A1115A" w:rsidRDefault="00651628" w:rsidP="00E462EA">
            <w:pPr>
              <w:pStyle w:val="TAH"/>
              <w:rPr>
                <w:lang w:eastAsia="ko-KR"/>
              </w:rPr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7C5099B" w14:textId="77777777" w:rsidR="00651628" w:rsidRPr="00A1115A" w:rsidRDefault="00651628" w:rsidP="00E462EA">
            <w:pPr>
              <w:pStyle w:val="TAH"/>
            </w:pPr>
            <w:r w:rsidRPr="00A1115A"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600DF47" w14:textId="14F8C879" w:rsidR="00651628" w:rsidRPr="00612E4E" w:rsidRDefault="00651628" w:rsidP="00E462EA">
            <w:pPr>
              <w:pStyle w:val="TAH"/>
              <w:rPr>
                <w:color w:val="FF0000"/>
              </w:rPr>
            </w:pPr>
            <w:r w:rsidRPr="00612E4E">
              <w:rPr>
                <w:color w:val="FF0000"/>
              </w:rPr>
              <w:t>Outer/Inner</w:t>
            </w:r>
          </w:p>
        </w:tc>
      </w:tr>
      <w:tr w:rsidR="00651628" w:rsidRPr="00A1115A" w14:paraId="761F5EF2" w14:textId="4A828820" w:rsidTr="00651628">
        <w:tc>
          <w:tcPr>
            <w:tcW w:w="22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75B655" w14:textId="77777777" w:rsidR="00651628" w:rsidRPr="00A1115A" w:rsidRDefault="00651628" w:rsidP="00E462EA">
            <w:pPr>
              <w:pStyle w:val="TAC"/>
            </w:pPr>
            <w:r w:rsidRPr="00A1115A">
              <w:t>DFT-s-OFDM PI/2 BPSK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E0CCD9" w14:textId="3EDCDCA8" w:rsidR="00651628" w:rsidRPr="00A1115A" w:rsidRDefault="00651628" w:rsidP="00E462EA">
            <w:pPr>
              <w:pStyle w:val="TAC"/>
            </w:pPr>
            <w:r w:rsidRPr="00A1115A">
              <w:t>≤ 5</w:t>
            </w:r>
            <w:r w:rsidR="00D84081">
              <w:t xml:space="preserve"> </w:t>
            </w:r>
            <w:r w:rsidR="00D84081" w:rsidRPr="00245792">
              <w:rPr>
                <w:color w:val="FF0000"/>
              </w:rPr>
              <w:t>+</w:t>
            </w:r>
            <w:r w:rsidR="00081531">
              <w:rPr>
                <w:color w:val="FF0000"/>
              </w:rPr>
              <w:t>2.5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D0B98" w14:textId="51F780A4" w:rsidR="00651628" w:rsidRPr="00612E4E" w:rsidRDefault="00635DF0" w:rsidP="00E462EA">
            <w:pPr>
              <w:pStyle w:val="TAC"/>
              <w:rPr>
                <w:color w:val="FF0000"/>
              </w:rPr>
            </w:pPr>
            <w:r w:rsidRPr="00612E4E">
              <w:rPr>
                <w:color w:val="FF0000"/>
              </w:rPr>
              <w:t>3.0</w:t>
            </w:r>
          </w:p>
        </w:tc>
      </w:tr>
      <w:tr w:rsidR="00635DF0" w:rsidRPr="00A1115A" w14:paraId="241915F0" w14:textId="65A28322" w:rsidTr="00651628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8A5A02" w14:textId="77777777" w:rsidR="00635DF0" w:rsidRPr="00A1115A" w:rsidRDefault="00635DF0" w:rsidP="00635DF0">
            <w:pPr>
              <w:pStyle w:val="TAC"/>
            </w:pPr>
            <w:r w:rsidRPr="00A1115A">
              <w:t>DFT-s-OFDM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ABCE60" w14:textId="7BE394B8" w:rsidR="00635DF0" w:rsidRPr="00A1115A" w:rsidRDefault="00635DF0" w:rsidP="00635DF0">
            <w:pPr>
              <w:pStyle w:val="TAC"/>
            </w:pPr>
            <w:r w:rsidRPr="00A1115A">
              <w:t>≤ 5</w:t>
            </w:r>
            <w:r w:rsidR="00D84081">
              <w:t xml:space="preserve"> </w:t>
            </w:r>
            <w:r w:rsidR="00D84081" w:rsidRPr="00D84081">
              <w:rPr>
                <w:color w:val="FF0000"/>
              </w:rPr>
              <w:t>+</w:t>
            </w:r>
            <w:r w:rsidR="00081531">
              <w:rPr>
                <w:color w:val="FF0000"/>
              </w:rPr>
              <w:t>2.5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DA30B" w14:textId="47AD2CCE" w:rsidR="00635DF0" w:rsidRPr="00612E4E" w:rsidRDefault="00635DF0" w:rsidP="00635DF0">
            <w:pPr>
              <w:pStyle w:val="TAC"/>
              <w:rPr>
                <w:color w:val="FF0000"/>
              </w:rPr>
            </w:pPr>
            <w:r w:rsidRPr="00612E4E">
              <w:rPr>
                <w:color w:val="FF0000"/>
              </w:rPr>
              <w:t>3.0</w:t>
            </w:r>
          </w:p>
        </w:tc>
      </w:tr>
      <w:tr w:rsidR="00635DF0" w:rsidRPr="00A1115A" w14:paraId="2FF009E5" w14:textId="22B4A1DB" w:rsidTr="00651628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B6297" w14:textId="77777777" w:rsidR="00635DF0" w:rsidRPr="00A1115A" w:rsidRDefault="00635DF0" w:rsidP="00635DF0">
            <w:pPr>
              <w:pStyle w:val="TAC"/>
            </w:pPr>
            <w:r w:rsidRPr="00A1115A">
              <w:t>DFT-s-OFDM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222DB" w14:textId="30DCA3C9" w:rsidR="00635DF0" w:rsidRPr="00A1115A" w:rsidRDefault="00635DF0" w:rsidP="00635DF0">
            <w:pPr>
              <w:pStyle w:val="TAC"/>
            </w:pPr>
            <w:r w:rsidRPr="00A1115A">
              <w:t>≤ 5.5</w:t>
            </w:r>
            <w:r w:rsidR="00D84081">
              <w:t xml:space="preserve"> </w:t>
            </w:r>
            <w:r w:rsidR="00D84081" w:rsidRPr="00D84081">
              <w:rPr>
                <w:color w:val="FF0000"/>
              </w:rPr>
              <w:t>+2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225A1" w14:textId="6725B798" w:rsidR="00635DF0" w:rsidRPr="00612E4E" w:rsidRDefault="00635DF0" w:rsidP="00635DF0">
            <w:pPr>
              <w:pStyle w:val="TAC"/>
              <w:rPr>
                <w:color w:val="FF0000"/>
              </w:rPr>
            </w:pPr>
            <w:r w:rsidRPr="00612E4E">
              <w:rPr>
                <w:color w:val="FF0000"/>
              </w:rPr>
              <w:t>3.0</w:t>
            </w:r>
          </w:p>
        </w:tc>
      </w:tr>
      <w:tr w:rsidR="00635DF0" w:rsidRPr="00A1115A" w14:paraId="4B09D2C2" w14:textId="7B5A4782" w:rsidTr="00651628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863F8" w14:textId="77777777" w:rsidR="00635DF0" w:rsidRPr="00A1115A" w:rsidRDefault="00635DF0" w:rsidP="00635DF0">
            <w:pPr>
              <w:pStyle w:val="TAC"/>
            </w:pPr>
            <w:r w:rsidRPr="00A1115A">
              <w:t>DFT-s-OFDM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FE967" w14:textId="36FC55D0" w:rsidR="00635DF0" w:rsidRPr="00A1115A" w:rsidRDefault="00635DF0" w:rsidP="00635DF0">
            <w:pPr>
              <w:pStyle w:val="TAC"/>
            </w:pPr>
            <w:r w:rsidRPr="00A1115A">
              <w:t>≤ 5.5</w:t>
            </w:r>
            <w:r w:rsidR="00D84081">
              <w:t xml:space="preserve"> </w:t>
            </w:r>
            <w:r w:rsidR="00D84081" w:rsidRPr="00D84081">
              <w:rPr>
                <w:color w:val="FF0000"/>
              </w:rPr>
              <w:t>+2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64501" w14:textId="2B4451FA" w:rsidR="00635DF0" w:rsidRPr="00612E4E" w:rsidRDefault="00D84081" w:rsidP="00635DF0">
            <w:pPr>
              <w:pStyle w:val="TAC"/>
              <w:rPr>
                <w:color w:val="FF0000"/>
              </w:rPr>
            </w:pPr>
            <w:r w:rsidRPr="00612E4E">
              <w:rPr>
                <w:color w:val="FF0000"/>
              </w:rPr>
              <w:t>3</w:t>
            </w:r>
            <w:r w:rsidR="00635DF0" w:rsidRPr="00612E4E">
              <w:rPr>
                <w:color w:val="FF0000"/>
              </w:rPr>
              <w:t>.</w:t>
            </w:r>
            <w:r w:rsidRPr="00612E4E">
              <w:rPr>
                <w:color w:val="FF0000"/>
              </w:rPr>
              <w:t>0</w:t>
            </w:r>
          </w:p>
        </w:tc>
      </w:tr>
      <w:tr w:rsidR="00635DF0" w:rsidRPr="00A1115A" w14:paraId="4D817879" w14:textId="41421E17" w:rsidTr="00651628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73B1C" w14:textId="77777777" w:rsidR="00635DF0" w:rsidRPr="00A1115A" w:rsidRDefault="00635DF0" w:rsidP="00635DF0">
            <w:pPr>
              <w:pStyle w:val="TAC"/>
            </w:pPr>
            <w:r w:rsidRPr="00A1115A">
              <w:t>DFT-s-OFDM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38AD3" w14:textId="2BB61D7B" w:rsidR="00635DF0" w:rsidRPr="00A1115A" w:rsidRDefault="00635DF0" w:rsidP="00635DF0">
            <w:pPr>
              <w:pStyle w:val="TAC"/>
            </w:pPr>
            <w:r w:rsidRPr="00A1115A">
              <w:t xml:space="preserve">≤ </w:t>
            </w:r>
            <w:r w:rsidRPr="00A1115A">
              <w:rPr>
                <w:rFonts w:eastAsia="Yu Mincho"/>
              </w:rPr>
              <w:t>9.5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93352" w14:textId="5BACA34F" w:rsidR="00635DF0" w:rsidRPr="00612E4E" w:rsidRDefault="00D84081" w:rsidP="00635DF0">
            <w:pPr>
              <w:pStyle w:val="TAC"/>
              <w:rPr>
                <w:color w:val="FF0000"/>
              </w:rPr>
            </w:pPr>
            <w:r w:rsidRPr="00612E4E">
              <w:rPr>
                <w:color w:val="FF0000"/>
              </w:rPr>
              <w:t>4</w:t>
            </w:r>
            <w:r w:rsidR="00635DF0" w:rsidRPr="00612E4E">
              <w:rPr>
                <w:color w:val="FF0000"/>
              </w:rPr>
              <w:t>.5</w:t>
            </w:r>
          </w:p>
        </w:tc>
      </w:tr>
      <w:tr w:rsidR="00635DF0" w:rsidRPr="00A1115A" w14:paraId="7EEB7414" w14:textId="4A8297E5" w:rsidTr="00651628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7A028" w14:textId="77777777" w:rsidR="00635DF0" w:rsidRPr="00A1115A" w:rsidRDefault="00635DF0" w:rsidP="00635DF0">
            <w:pPr>
              <w:pStyle w:val="TAC"/>
            </w:pPr>
            <w:r w:rsidRPr="00A1115A">
              <w:t>CP-OFDM 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81572" w14:textId="274FD03F" w:rsidR="00635DF0" w:rsidRPr="00A1115A" w:rsidRDefault="00635DF0" w:rsidP="00635DF0">
            <w:pPr>
              <w:pStyle w:val="TAC"/>
            </w:pPr>
            <w:r w:rsidRPr="00A1115A">
              <w:t>≤ 7</w:t>
            </w:r>
            <w:r w:rsidR="00245792">
              <w:t xml:space="preserve"> </w:t>
            </w:r>
            <w:r w:rsidR="00245792" w:rsidRPr="00245792">
              <w:rPr>
                <w:color w:val="FF0000"/>
              </w:rPr>
              <w:t>+</w:t>
            </w:r>
            <w:r w:rsidR="00431D62">
              <w:rPr>
                <w:color w:val="FF0000"/>
              </w:rPr>
              <w:t>1</w:t>
            </w:r>
            <w:r w:rsidR="00081531">
              <w:rPr>
                <w:color w:val="FF0000"/>
              </w:rPr>
              <w:t>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A147F" w14:textId="2190A33C" w:rsidR="00635DF0" w:rsidRPr="00612E4E" w:rsidRDefault="00D84081" w:rsidP="00635DF0">
            <w:pPr>
              <w:pStyle w:val="TAC"/>
              <w:rPr>
                <w:color w:val="FF0000"/>
              </w:rPr>
            </w:pPr>
            <w:r w:rsidRPr="00612E4E">
              <w:rPr>
                <w:color w:val="FF0000"/>
              </w:rPr>
              <w:t>4.5</w:t>
            </w:r>
          </w:p>
        </w:tc>
      </w:tr>
      <w:tr w:rsidR="00635DF0" w:rsidRPr="00A1115A" w14:paraId="72FCC85E" w14:textId="10C0F99F" w:rsidTr="00651628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10FEA" w14:textId="77777777" w:rsidR="00635DF0" w:rsidRPr="00A1115A" w:rsidRDefault="00635DF0" w:rsidP="00635DF0">
            <w:pPr>
              <w:pStyle w:val="TAC"/>
            </w:pPr>
            <w:r w:rsidRPr="00A1115A">
              <w:t>CP-OFDM 16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C462B" w14:textId="6CB5D393" w:rsidR="00635DF0" w:rsidRPr="00A1115A" w:rsidRDefault="00635DF0" w:rsidP="00635DF0">
            <w:pPr>
              <w:pStyle w:val="TAC"/>
            </w:pPr>
            <w:r w:rsidRPr="00A1115A">
              <w:t>≤ 7</w:t>
            </w:r>
            <w:r w:rsidR="00245792">
              <w:t xml:space="preserve"> </w:t>
            </w:r>
            <w:r w:rsidR="00431D62" w:rsidRPr="00245792">
              <w:rPr>
                <w:color w:val="FF0000"/>
              </w:rPr>
              <w:t>+</w:t>
            </w:r>
            <w:r w:rsidR="00431D62">
              <w:rPr>
                <w:color w:val="FF0000"/>
              </w:rPr>
              <w:t>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5060D" w14:textId="030961A8" w:rsidR="00635DF0" w:rsidRPr="00612E4E" w:rsidRDefault="00D84081" w:rsidP="00635DF0">
            <w:pPr>
              <w:pStyle w:val="TAC"/>
              <w:rPr>
                <w:color w:val="FF0000"/>
              </w:rPr>
            </w:pPr>
            <w:r w:rsidRPr="00612E4E">
              <w:rPr>
                <w:color w:val="FF0000"/>
              </w:rPr>
              <w:t>4.5</w:t>
            </w:r>
          </w:p>
        </w:tc>
      </w:tr>
      <w:tr w:rsidR="00635DF0" w:rsidRPr="00A1115A" w14:paraId="7A98431F" w14:textId="4B3610E4" w:rsidTr="00651628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FBBCD" w14:textId="77777777" w:rsidR="00635DF0" w:rsidRPr="00A1115A" w:rsidRDefault="00635DF0" w:rsidP="00635DF0">
            <w:pPr>
              <w:pStyle w:val="TAC"/>
            </w:pPr>
            <w:r w:rsidRPr="00A1115A">
              <w:t>CP-OFDM 64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498D8" w14:textId="13246A4F" w:rsidR="00635DF0" w:rsidRPr="00A1115A" w:rsidRDefault="00635DF0" w:rsidP="00635DF0">
            <w:pPr>
              <w:pStyle w:val="TAC"/>
            </w:pPr>
            <w:r w:rsidRPr="00A1115A">
              <w:t>≤ 7</w:t>
            </w:r>
            <w:r w:rsidR="00245792">
              <w:t xml:space="preserve"> </w:t>
            </w:r>
            <w:r w:rsidR="00431D62" w:rsidRPr="00245792">
              <w:rPr>
                <w:color w:val="FF0000"/>
              </w:rPr>
              <w:t>+</w:t>
            </w:r>
            <w:r w:rsidR="00431D62">
              <w:rPr>
                <w:color w:val="FF0000"/>
              </w:rPr>
              <w:t>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2D171" w14:textId="5DEC6335" w:rsidR="00635DF0" w:rsidRPr="00612E4E" w:rsidRDefault="00D84081" w:rsidP="00635DF0">
            <w:pPr>
              <w:pStyle w:val="TAC"/>
              <w:rPr>
                <w:color w:val="FF0000"/>
              </w:rPr>
            </w:pPr>
            <w:r w:rsidRPr="00612E4E">
              <w:rPr>
                <w:color w:val="FF0000"/>
              </w:rPr>
              <w:t>4.5</w:t>
            </w:r>
          </w:p>
        </w:tc>
      </w:tr>
      <w:tr w:rsidR="00635DF0" w:rsidRPr="00A1115A" w14:paraId="53441ABF" w14:textId="5C99DB5A" w:rsidTr="00651628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4065B" w14:textId="77777777" w:rsidR="00635DF0" w:rsidRPr="00A1115A" w:rsidRDefault="00635DF0" w:rsidP="00635DF0">
            <w:pPr>
              <w:pStyle w:val="TAC"/>
            </w:pPr>
            <w:r w:rsidRPr="00A1115A">
              <w:t>CP-OFDM 256 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4A1E8" w14:textId="77777777" w:rsidR="00635DF0" w:rsidRPr="00A1115A" w:rsidRDefault="00635DF0" w:rsidP="00635DF0">
            <w:pPr>
              <w:pStyle w:val="TAC"/>
            </w:pPr>
            <w:r w:rsidRPr="00A1115A">
              <w:t xml:space="preserve">≤ </w:t>
            </w:r>
            <w:r w:rsidRPr="00A1115A">
              <w:rPr>
                <w:rFonts w:eastAsia="Yu Mincho"/>
              </w:rPr>
              <w:t>9.5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0FCEA" w14:textId="584D72F6" w:rsidR="00635DF0" w:rsidRPr="00612E4E" w:rsidRDefault="00D84081" w:rsidP="00635DF0">
            <w:pPr>
              <w:pStyle w:val="TAC"/>
              <w:rPr>
                <w:color w:val="FF0000"/>
              </w:rPr>
            </w:pPr>
            <w:r w:rsidRPr="00612E4E">
              <w:rPr>
                <w:color w:val="FF0000"/>
              </w:rPr>
              <w:t>6.5</w:t>
            </w:r>
          </w:p>
        </w:tc>
      </w:tr>
    </w:tbl>
    <w:p w14:paraId="75CC6503" w14:textId="77777777" w:rsidR="00882810" w:rsidRDefault="00882810" w:rsidP="007C414D">
      <w:pPr>
        <w:pStyle w:val="BodyText"/>
        <w:spacing w:after="0"/>
        <w:rPr>
          <w:lang w:eastAsia="zh-C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E16D91" w14:paraId="0291496D" w14:textId="77777777" w:rsidTr="00E16D91">
        <w:tc>
          <w:tcPr>
            <w:tcW w:w="4815" w:type="dxa"/>
          </w:tcPr>
          <w:p w14:paraId="66BE0BF4" w14:textId="0E6AC1C6" w:rsidR="00E16D91" w:rsidRDefault="00D5673D" w:rsidP="007C414D">
            <w:pPr>
              <w:pStyle w:val="BodyText"/>
              <w:spacing w:after="0"/>
              <w:rPr>
                <w:lang w:eastAsia="zh-CN"/>
              </w:rPr>
            </w:pPr>
            <w:r w:rsidRPr="00D5673D">
              <w:rPr>
                <w:noProof/>
                <w:lang w:eastAsia="zh-CN"/>
              </w:rPr>
              <w:drawing>
                <wp:inline distT="0" distB="0" distL="0" distR="0" wp14:anchorId="3098944F" wp14:editId="58AB6E18">
                  <wp:extent cx="2880000" cy="2346180"/>
                  <wp:effectExtent l="0" t="0" r="3175" b="3810"/>
                  <wp:docPr id="2552868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28689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4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23DD79AB" w14:textId="7A798195" w:rsidR="00E16D91" w:rsidRDefault="00294E29" w:rsidP="007C414D">
            <w:pPr>
              <w:pStyle w:val="BodyText"/>
              <w:spacing w:after="0"/>
              <w:rPr>
                <w:lang w:eastAsia="zh-CN"/>
              </w:rPr>
            </w:pPr>
            <w:r w:rsidRPr="00294E29">
              <w:rPr>
                <w:noProof/>
                <w:lang w:eastAsia="zh-CN"/>
              </w:rPr>
              <w:drawing>
                <wp:inline distT="0" distB="0" distL="0" distR="0" wp14:anchorId="226D1D8D" wp14:editId="78BB03AC">
                  <wp:extent cx="2880000" cy="2295098"/>
                  <wp:effectExtent l="0" t="0" r="3175" b="3810"/>
                  <wp:docPr id="3442553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25535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295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D91" w14:paraId="0A1DB7D3" w14:textId="77777777" w:rsidTr="00E16D91">
        <w:tc>
          <w:tcPr>
            <w:tcW w:w="4815" w:type="dxa"/>
          </w:tcPr>
          <w:p w14:paraId="1ABA85D5" w14:textId="19D86634" w:rsidR="00E16D91" w:rsidRDefault="00D5673D" w:rsidP="007C414D">
            <w:pPr>
              <w:pStyle w:val="BodyText"/>
              <w:spacing w:after="0"/>
              <w:rPr>
                <w:lang w:eastAsia="zh-CN"/>
              </w:rPr>
            </w:pPr>
            <w:r w:rsidRPr="00D5673D">
              <w:rPr>
                <w:noProof/>
                <w:lang w:eastAsia="zh-CN"/>
              </w:rPr>
              <w:drawing>
                <wp:inline distT="0" distB="0" distL="0" distR="0" wp14:anchorId="1DD5A40C" wp14:editId="7EF8A450">
                  <wp:extent cx="2880000" cy="2283746"/>
                  <wp:effectExtent l="0" t="0" r="3175" b="2540"/>
                  <wp:docPr id="5112423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24230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283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00AD0ECE" w14:textId="2612387C" w:rsidR="00185C7F" w:rsidRPr="00185C7F" w:rsidRDefault="00185C7F" w:rsidP="00185C7F">
            <w:pPr>
              <w:rPr>
                <w:lang w:eastAsia="zh-CN"/>
              </w:rPr>
            </w:pPr>
            <w:r w:rsidRPr="00185C7F">
              <w:rPr>
                <w:noProof/>
                <w:lang w:eastAsia="zh-CN"/>
              </w:rPr>
              <w:drawing>
                <wp:inline distT="0" distB="0" distL="0" distR="0" wp14:anchorId="240DA878" wp14:editId="3B04B8A5">
                  <wp:extent cx="2880000" cy="2345284"/>
                  <wp:effectExtent l="0" t="0" r="3175" b="4445"/>
                  <wp:docPr id="11617250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172500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45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21A55C" w14:textId="117491E3" w:rsidR="00E16D91" w:rsidRPr="00113AE3" w:rsidRDefault="00113AE3" w:rsidP="007C414D">
      <w:pPr>
        <w:pStyle w:val="BodyText"/>
        <w:spacing w:after="0"/>
        <w:rPr>
          <w:lang w:val="en-US" w:eastAsia="zh-CN"/>
        </w:rPr>
      </w:pPr>
      <w:r w:rsidRPr="00113AE3">
        <w:rPr>
          <w:b/>
          <w:bCs/>
          <w:lang w:val="en-US" w:eastAsia="zh-CN"/>
        </w:rPr>
        <w:lastRenderedPageBreak/>
        <w:t>Proposal 1:</w:t>
      </w:r>
      <w:r>
        <w:rPr>
          <w:lang w:val="en-US" w:eastAsia="zh-CN"/>
        </w:rPr>
        <w:t xml:space="preserve"> Consider Table 1 and Table 2 when specifying PC2 A-MPR for NS_1</w:t>
      </w:r>
      <w:r w:rsidR="00F25124">
        <w:rPr>
          <w:lang w:val="en-US" w:eastAsia="zh-CN"/>
        </w:rPr>
        <w:t>2</w:t>
      </w:r>
    </w:p>
    <w:p w14:paraId="2A5A3ABD" w14:textId="77777777" w:rsidR="007C414D" w:rsidRDefault="007C414D" w:rsidP="007C414D">
      <w:pPr>
        <w:pStyle w:val="BodyText"/>
        <w:spacing w:after="0"/>
        <w:rPr>
          <w:lang w:eastAsia="zh-CN"/>
        </w:rPr>
      </w:pPr>
    </w:p>
    <w:p w14:paraId="305EE517" w14:textId="54C40C60" w:rsidR="000761F9" w:rsidRDefault="000761F9" w:rsidP="00113AE3">
      <w:pPr>
        <w:pStyle w:val="Heading6"/>
        <w:ind w:left="0" w:firstLine="0"/>
      </w:pPr>
      <w:r>
        <w:t>2.3 Simulation results for NS_13</w:t>
      </w:r>
    </w:p>
    <w:p w14:paraId="438778B3" w14:textId="77777777" w:rsidR="000761F9" w:rsidRDefault="000761F9" w:rsidP="000761F9"/>
    <w:p w14:paraId="6FC45DEF" w14:textId="25C7AA93" w:rsidR="007C414D" w:rsidRPr="004357F6" w:rsidRDefault="000761F9" w:rsidP="004357F6">
      <w:pPr>
        <w:spacing w:after="180"/>
        <w:jc w:val="both"/>
      </w:pPr>
      <w:r>
        <w:t>The simulation results for NS_1</w:t>
      </w:r>
      <w:r w:rsidR="00781F22">
        <w:t>3</w:t>
      </w:r>
      <w:r>
        <w:t xml:space="preserve"> are provided below. The difference between PC3 and the proposal for PC2 is visualised by red colour and indicating the delta A-MPR. The proposals </w:t>
      </w:r>
      <w:r w:rsidR="00577269" w:rsidRPr="00577269">
        <w:rPr>
          <w:lang w:val="en-US"/>
        </w:rPr>
        <w:t>have</w:t>
      </w:r>
      <w:r>
        <w:t xml:space="preserve"> a maximum delta of </w:t>
      </w:r>
      <w:r w:rsidR="00577269" w:rsidRPr="00577269">
        <w:rPr>
          <w:lang w:val="en-US"/>
        </w:rPr>
        <w:t xml:space="preserve"> </w:t>
      </w:r>
      <w:r>
        <w:t>3dB to max(MPR, A-MPR) of PC3.</w:t>
      </w:r>
    </w:p>
    <w:p w14:paraId="01EC4AE1" w14:textId="2E342306" w:rsidR="00882810" w:rsidRPr="00A1115A" w:rsidRDefault="00882810" w:rsidP="00882810">
      <w:pPr>
        <w:pStyle w:val="TH"/>
      </w:pPr>
      <w:r w:rsidRPr="00A1115A">
        <w:t xml:space="preserve">Table </w:t>
      </w:r>
      <w:r w:rsidR="00B0263F" w:rsidRPr="00B0263F">
        <w:rPr>
          <w:lang w:val="en-US"/>
        </w:rPr>
        <w:t>3</w:t>
      </w:r>
      <w:r w:rsidRPr="00A1115A">
        <w:t>: A-MPR regions for NS_13</w:t>
      </w:r>
    </w:p>
    <w:tbl>
      <w:tblPr>
        <w:tblW w:w="85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30"/>
        <w:gridCol w:w="2160"/>
        <w:gridCol w:w="2160"/>
        <w:gridCol w:w="1890"/>
        <w:gridCol w:w="990"/>
      </w:tblGrid>
      <w:tr w:rsidR="00882810" w:rsidRPr="00A1115A" w14:paraId="124F3D12" w14:textId="77777777" w:rsidTr="00503337">
        <w:trPr>
          <w:trHeight w:val="20"/>
          <w:jc w:val="center"/>
        </w:trPr>
        <w:tc>
          <w:tcPr>
            <w:tcW w:w="133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01554E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160" w:type="dxa"/>
            <w:tcBorders>
              <w:bottom w:val="single" w:sz="4" w:space="0" w:color="auto"/>
            </w:tcBorders>
          </w:tcPr>
          <w:p w14:paraId="0B327AB1" w14:textId="77777777" w:rsidR="00882810" w:rsidRPr="00A1115A" w:rsidRDefault="00882810" w:rsidP="00E462EA">
            <w:pPr>
              <w:pStyle w:val="TAH"/>
            </w:pPr>
            <w:r w:rsidRPr="00A1115A">
              <w:t>Carrier Frequency, Fc, 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998B41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Start</w:t>
            </w:r>
            <w:r w:rsidRPr="00A1115A">
              <w:t>*12*SCS (MHz)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8003DE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2151E3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A-MPR</w:t>
            </w:r>
          </w:p>
        </w:tc>
      </w:tr>
      <w:tr w:rsidR="00882810" w:rsidRPr="00A1115A" w14:paraId="50E30576" w14:textId="77777777" w:rsidTr="00503337">
        <w:trPr>
          <w:trHeight w:val="20"/>
          <w:jc w:val="center"/>
        </w:trPr>
        <w:tc>
          <w:tcPr>
            <w:tcW w:w="1330" w:type="dxa"/>
            <w:tcBorders>
              <w:bottom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E69995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  <w:r w:rsidRPr="00A1115A">
              <w:t>5MHz</w:t>
            </w:r>
          </w:p>
        </w:tc>
        <w:tc>
          <w:tcPr>
            <w:tcW w:w="2160" w:type="dxa"/>
            <w:tcBorders>
              <w:bottom w:val="nil"/>
            </w:tcBorders>
            <w:shd w:val="clear" w:color="auto" w:fill="auto"/>
          </w:tcPr>
          <w:p w14:paraId="1D9EABE4" w14:textId="77777777" w:rsidR="00882810" w:rsidRPr="00A1115A" w:rsidRDefault="00882810" w:rsidP="00E462EA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819.5 ≤ Fc &lt; 821.5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51D98" w14:textId="77777777" w:rsidR="00882810" w:rsidRPr="00A1115A" w:rsidRDefault="00882810" w:rsidP="00E462EA">
            <w:pPr>
              <w:pStyle w:val="TAC"/>
            </w:pPr>
            <w:r w:rsidRPr="00A1115A">
              <w:rPr>
                <w:rFonts w:cs="Arial"/>
              </w:rPr>
              <w:t>≤</w:t>
            </w:r>
            <w:r w:rsidRPr="00A1115A">
              <w:t>1.44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BD5344" w14:textId="77777777" w:rsidR="00882810" w:rsidRPr="00A1115A" w:rsidRDefault="00882810" w:rsidP="00E462EA">
            <w:pPr>
              <w:pStyle w:val="TAC"/>
            </w:pPr>
            <w:r w:rsidRPr="00A1115A">
              <w:t>&lt;1.08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04C11" w14:textId="77777777" w:rsidR="00882810" w:rsidRPr="00A1115A" w:rsidRDefault="00882810" w:rsidP="00E462EA">
            <w:pPr>
              <w:pStyle w:val="TAC"/>
            </w:pPr>
            <w:r w:rsidRPr="00A1115A">
              <w:t>A1</w:t>
            </w:r>
          </w:p>
        </w:tc>
      </w:tr>
      <w:tr w:rsidR="00882810" w:rsidRPr="00A1115A" w14:paraId="5D7001BD" w14:textId="77777777" w:rsidTr="00503337">
        <w:trPr>
          <w:trHeight w:val="20"/>
          <w:jc w:val="center"/>
        </w:trPr>
        <w:tc>
          <w:tcPr>
            <w:tcW w:w="133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30555F2D" w14:textId="77777777" w:rsidR="00882810" w:rsidRPr="00A1115A" w:rsidRDefault="00882810" w:rsidP="00E462EA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  <w:shd w:val="clear" w:color="auto" w:fill="auto"/>
          </w:tcPr>
          <w:p w14:paraId="56311CFC" w14:textId="77777777" w:rsidR="00882810" w:rsidRPr="00A1115A" w:rsidRDefault="00882810" w:rsidP="00E462EA">
            <w:pPr>
              <w:pStyle w:val="TAC"/>
              <w:rPr>
                <w:rFonts w:cs="Arial"/>
              </w:rPr>
            </w:pP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31CF02" w14:textId="77777777" w:rsidR="00882810" w:rsidRPr="00A1115A" w:rsidRDefault="00882810" w:rsidP="00E462EA">
            <w:pPr>
              <w:pStyle w:val="TAC"/>
            </w:pPr>
            <w:r w:rsidRPr="00A1115A">
              <w:rPr>
                <w:rFonts w:cs="Arial"/>
              </w:rPr>
              <w:t>≤</w:t>
            </w:r>
            <w:r w:rsidRPr="00A1115A">
              <w:t>1.44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F42F0" w14:textId="77777777" w:rsidR="00882810" w:rsidRPr="00A1115A" w:rsidRDefault="00882810" w:rsidP="00E462EA">
            <w:pPr>
              <w:pStyle w:val="TAC"/>
            </w:pPr>
            <w:r w:rsidRPr="00A1115A">
              <w:rPr>
                <w:rFonts w:cs="Arial"/>
              </w:rPr>
              <w:t>≥</w:t>
            </w:r>
            <w:r w:rsidRPr="00A1115A">
              <w:t>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17C867" w14:textId="77777777" w:rsidR="00882810" w:rsidRPr="00A1115A" w:rsidRDefault="00882810" w:rsidP="00E462EA">
            <w:pPr>
              <w:pStyle w:val="TAC"/>
            </w:pPr>
            <w:r w:rsidRPr="00A1115A">
              <w:t>A2</w:t>
            </w:r>
          </w:p>
        </w:tc>
      </w:tr>
      <w:tr w:rsidR="00CD0D75" w:rsidRPr="00A1115A" w14:paraId="3340D405" w14:textId="77777777" w:rsidTr="00503337">
        <w:trPr>
          <w:trHeight w:val="20"/>
          <w:jc w:val="center"/>
        </w:trPr>
        <w:tc>
          <w:tcPr>
            <w:tcW w:w="133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1640FE5" w14:textId="77777777" w:rsidR="00CD0D75" w:rsidRPr="00A1115A" w:rsidRDefault="00CD0D75" w:rsidP="00E462EA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6C2974A" w14:textId="77777777" w:rsidR="00CD0D75" w:rsidRPr="00A1115A" w:rsidRDefault="00CD0D75" w:rsidP="00E462EA">
            <w:pPr>
              <w:pStyle w:val="TAC"/>
              <w:rPr>
                <w:rFonts w:cs="Arial"/>
              </w:rPr>
            </w:pP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2B638" w14:textId="662BDEEC" w:rsidR="00CD0D75" w:rsidRPr="00503337" w:rsidRDefault="00503337" w:rsidP="00E462EA">
            <w:pPr>
              <w:pStyle w:val="TAC"/>
              <w:rPr>
                <w:rFonts w:cs="Arial"/>
                <w:color w:val="FF0000"/>
              </w:rPr>
            </w:pPr>
            <w:r w:rsidRPr="00503337">
              <w:rPr>
                <w:rFonts w:cs="Arial"/>
                <w:color w:val="FF0000"/>
              </w:rPr>
              <w:t>&gt;1.44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54EFF" w14:textId="2A4393C9" w:rsidR="00CD0D75" w:rsidRPr="00503337" w:rsidRDefault="00503337" w:rsidP="00E462EA">
            <w:pPr>
              <w:pStyle w:val="TAC"/>
              <w:rPr>
                <w:rFonts w:cs="Arial"/>
                <w:color w:val="FF0000"/>
              </w:rPr>
            </w:pPr>
            <w:r w:rsidRPr="00503337">
              <w:rPr>
                <w:rFonts w:cs="Arial"/>
                <w:color w:val="FF0000"/>
              </w:rPr>
              <w:t>≥1</w:t>
            </w:r>
            <w:r w:rsidRPr="00503337">
              <w:rPr>
                <w:color w:val="FF0000"/>
              </w:rPr>
              <w:t>.8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345F82" w14:textId="4A223150" w:rsidR="00CD0D75" w:rsidRPr="00503337" w:rsidRDefault="00503337" w:rsidP="00E462EA">
            <w:pPr>
              <w:pStyle w:val="TAC"/>
              <w:rPr>
                <w:color w:val="FF0000"/>
              </w:rPr>
            </w:pPr>
            <w:r w:rsidRPr="00503337">
              <w:rPr>
                <w:color w:val="FF0000"/>
              </w:rPr>
              <w:t>A3</w:t>
            </w:r>
          </w:p>
        </w:tc>
      </w:tr>
      <w:tr w:rsidR="00882810" w:rsidRPr="00A1115A" w14:paraId="74E659AB" w14:textId="77777777" w:rsidTr="00503337">
        <w:trPr>
          <w:trHeight w:val="20"/>
          <w:jc w:val="center"/>
        </w:trPr>
        <w:tc>
          <w:tcPr>
            <w:tcW w:w="1330" w:type="dxa"/>
            <w:tcBorders>
              <w:bottom w:val="nil"/>
            </w:tcBorders>
            <w:shd w:val="clear" w:color="auto" w:fill="auto"/>
          </w:tcPr>
          <w:p w14:paraId="2CFFA633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5MHz</w:t>
            </w:r>
          </w:p>
        </w:tc>
        <w:tc>
          <w:tcPr>
            <w:tcW w:w="2160" w:type="dxa"/>
            <w:tcBorders>
              <w:bottom w:val="nil"/>
            </w:tcBorders>
            <w:shd w:val="clear" w:color="auto" w:fill="auto"/>
          </w:tcPr>
          <w:p w14:paraId="6697B3A3" w14:textId="77777777" w:rsidR="00882810" w:rsidRPr="00A1115A" w:rsidRDefault="00882810" w:rsidP="00E462EA">
            <w:pPr>
              <w:pStyle w:val="TAC"/>
            </w:pPr>
            <w:r w:rsidRPr="00A1115A">
              <w:rPr>
                <w:rFonts w:cs="Arial"/>
              </w:rPr>
              <w:t>Fc ≥ 821.5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D36E7F" w14:textId="77777777" w:rsidR="00882810" w:rsidRPr="00A1115A" w:rsidRDefault="00882810" w:rsidP="00E462EA">
            <w:pPr>
              <w:pStyle w:val="TAC"/>
            </w:pPr>
            <w:r w:rsidRPr="00A1115A">
              <w:rPr>
                <w:rFonts w:cs="Arial"/>
              </w:rPr>
              <w:t>≤</w:t>
            </w:r>
            <w:r w:rsidRPr="00A1115A">
              <w:t>0.54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2E8C3" w14:textId="77777777" w:rsidR="00882810" w:rsidRPr="00A1115A" w:rsidRDefault="00882810" w:rsidP="00E462EA">
            <w:pPr>
              <w:pStyle w:val="TAC"/>
            </w:pPr>
            <w:r w:rsidRPr="00A1115A">
              <w:t>&lt;1.08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E84687" w14:textId="77777777" w:rsidR="00882810" w:rsidRPr="00A1115A" w:rsidRDefault="00882810" w:rsidP="00E462EA">
            <w:pPr>
              <w:pStyle w:val="TAC"/>
            </w:pPr>
            <w:r w:rsidRPr="00A1115A">
              <w:t>A1</w:t>
            </w:r>
          </w:p>
        </w:tc>
      </w:tr>
      <w:tr w:rsidR="00882810" w:rsidRPr="00A1115A" w14:paraId="660F6F25" w14:textId="77777777" w:rsidTr="00D535EE">
        <w:trPr>
          <w:trHeight w:val="60"/>
          <w:jc w:val="center"/>
        </w:trPr>
        <w:tc>
          <w:tcPr>
            <w:tcW w:w="1330" w:type="dxa"/>
            <w:tcBorders>
              <w:top w:val="nil"/>
              <w:bottom w:val="nil"/>
            </w:tcBorders>
            <w:shd w:val="clear" w:color="auto" w:fill="auto"/>
          </w:tcPr>
          <w:p w14:paraId="440AF0E7" w14:textId="77777777" w:rsidR="00882810" w:rsidRPr="00A1115A" w:rsidRDefault="00882810" w:rsidP="00E462EA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tcBorders>
              <w:top w:val="nil"/>
              <w:bottom w:val="nil"/>
            </w:tcBorders>
            <w:shd w:val="clear" w:color="auto" w:fill="auto"/>
          </w:tcPr>
          <w:p w14:paraId="72C8AA74" w14:textId="77777777" w:rsidR="00882810" w:rsidRPr="00A1115A" w:rsidRDefault="00882810" w:rsidP="00E462EA">
            <w:pPr>
              <w:pStyle w:val="TAC"/>
            </w:pPr>
          </w:p>
        </w:tc>
        <w:tc>
          <w:tcPr>
            <w:tcW w:w="2160" w:type="dxa"/>
          </w:tcPr>
          <w:p w14:paraId="17400A7F" w14:textId="77777777" w:rsidR="00882810" w:rsidRPr="00A1115A" w:rsidRDefault="00882810" w:rsidP="00E462EA">
            <w:pPr>
              <w:pStyle w:val="TAC"/>
            </w:pP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DF6269" w14:textId="6BBEEE8E" w:rsidR="00882810" w:rsidRPr="00A1115A" w:rsidRDefault="00882810" w:rsidP="00E462EA">
            <w:pPr>
              <w:pStyle w:val="TAC"/>
            </w:pPr>
            <w:r w:rsidRPr="003F0D1D">
              <w:rPr>
                <w:rFonts w:cs="Arial"/>
              </w:rPr>
              <w:t>≥</w:t>
            </w:r>
            <w:r w:rsidR="003F0D1D" w:rsidRPr="003F0D1D">
              <w:t>3.24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CF196F" w14:textId="77777777" w:rsidR="00882810" w:rsidRPr="00A1115A" w:rsidRDefault="00882810" w:rsidP="00E462EA">
            <w:pPr>
              <w:pStyle w:val="TAC"/>
            </w:pPr>
            <w:r w:rsidRPr="00A1115A">
              <w:t>A3</w:t>
            </w:r>
          </w:p>
        </w:tc>
      </w:tr>
      <w:tr w:rsidR="00D535EE" w:rsidRPr="00A1115A" w14:paraId="1007ABBB" w14:textId="77777777" w:rsidTr="00503337">
        <w:trPr>
          <w:trHeight w:val="60"/>
          <w:jc w:val="center"/>
        </w:trPr>
        <w:tc>
          <w:tcPr>
            <w:tcW w:w="133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C394B01" w14:textId="77777777" w:rsidR="00D535EE" w:rsidRPr="00A1115A" w:rsidRDefault="00D535EE" w:rsidP="00E462EA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tcBorders>
              <w:top w:val="nil"/>
            </w:tcBorders>
            <w:shd w:val="clear" w:color="auto" w:fill="auto"/>
          </w:tcPr>
          <w:p w14:paraId="6CFF6497" w14:textId="77777777" w:rsidR="00D535EE" w:rsidRPr="00A1115A" w:rsidRDefault="00D535EE" w:rsidP="00E462EA">
            <w:pPr>
              <w:pStyle w:val="TAC"/>
            </w:pPr>
          </w:p>
        </w:tc>
        <w:tc>
          <w:tcPr>
            <w:tcW w:w="2160" w:type="dxa"/>
          </w:tcPr>
          <w:p w14:paraId="1CC2DF2E" w14:textId="77777777" w:rsidR="00D535EE" w:rsidRPr="00A1115A" w:rsidRDefault="00D535EE" w:rsidP="00E462EA">
            <w:pPr>
              <w:pStyle w:val="TAC"/>
            </w:pP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F8B7F5" w14:textId="063D95F3" w:rsidR="00D535EE" w:rsidRPr="00D535EE" w:rsidRDefault="00D535EE" w:rsidP="00D535EE">
            <w:pPr>
              <w:pStyle w:val="TAC"/>
              <w:rPr>
                <w:color w:val="FF0000"/>
              </w:rPr>
            </w:pPr>
            <w:r>
              <w:rPr>
                <w:color w:val="FF0000"/>
              </w:rPr>
              <w:t>&lt;</w:t>
            </w:r>
            <w:r w:rsidRPr="00D535EE">
              <w:rPr>
                <w:color w:val="FF0000"/>
              </w:rPr>
              <w:t>3.24</w:t>
            </w:r>
            <w:r>
              <w:rPr>
                <w:color w:val="FF0000"/>
              </w:rPr>
              <w:t xml:space="preserve">, </w:t>
            </w:r>
            <w:r w:rsidRPr="00CD0D75">
              <w:rPr>
                <w:rFonts w:cs="Arial"/>
                <w:color w:val="FF0000"/>
              </w:rPr>
              <w:t>≥</w:t>
            </w:r>
            <w:r w:rsidRPr="00CD0D75">
              <w:rPr>
                <w:color w:val="FF0000"/>
              </w:rPr>
              <w:t>2.</w:t>
            </w:r>
            <w:r>
              <w:rPr>
                <w:color w:val="FF0000"/>
              </w:rPr>
              <w:t>52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B62073" w14:textId="6B403A22" w:rsidR="00D535EE" w:rsidRPr="00A1115A" w:rsidRDefault="00D535EE" w:rsidP="00E462EA">
            <w:pPr>
              <w:pStyle w:val="TAC"/>
            </w:pPr>
            <w:r w:rsidRPr="003F0D1D">
              <w:rPr>
                <w:color w:val="FF0000"/>
              </w:rPr>
              <w:t>A4</w:t>
            </w:r>
          </w:p>
        </w:tc>
      </w:tr>
    </w:tbl>
    <w:p w14:paraId="3723EDA8" w14:textId="77777777" w:rsidR="00367453" w:rsidRDefault="00367453" w:rsidP="00882810">
      <w:pPr>
        <w:pStyle w:val="TH"/>
      </w:pPr>
    </w:p>
    <w:p w14:paraId="05AFBE7E" w14:textId="5695C310" w:rsidR="00882810" w:rsidRPr="00A1115A" w:rsidRDefault="00882810" w:rsidP="00882810">
      <w:pPr>
        <w:pStyle w:val="TH"/>
      </w:pPr>
      <w:r w:rsidRPr="00A1115A">
        <w:t xml:space="preserve">Table </w:t>
      </w:r>
      <w:r w:rsidR="00B0263F" w:rsidRPr="009A6462">
        <w:rPr>
          <w:lang w:val="en-US"/>
        </w:rPr>
        <w:t>4</w:t>
      </w:r>
      <w:r w:rsidRPr="00A1115A">
        <w:t>: A-MPR for NS_13</w:t>
      </w:r>
    </w:p>
    <w:tbl>
      <w:tblPr>
        <w:tblW w:w="6654" w:type="dxa"/>
        <w:tblInd w:w="1988" w:type="dxa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00"/>
        <w:gridCol w:w="1252"/>
        <w:gridCol w:w="1259"/>
        <w:gridCol w:w="1234"/>
        <w:gridCol w:w="709"/>
      </w:tblGrid>
      <w:tr w:rsidR="00D535EE" w:rsidRPr="00A1115A" w14:paraId="3ED73822" w14:textId="7CDE4DB8" w:rsidTr="00D535EE"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BA571" w14:textId="77777777" w:rsidR="00D535EE" w:rsidRPr="00A1115A" w:rsidRDefault="00D535EE" w:rsidP="00D535EE">
            <w:pPr>
              <w:pStyle w:val="TAH"/>
            </w:pPr>
            <w:r w:rsidRPr="00A1115A">
              <w:t>Modulation/Waveform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76A656" w14:textId="77777777" w:rsidR="00D535EE" w:rsidRPr="00A1115A" w:rsidRDefault="00D535EE" w:rsidP="00D535EE">
            <w:pPr>
              <w:pStyle w:val="TAH"/>
            </w:pPr>
            <w:r w:rsidRPr="00A1115A">
              <w:t>A1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D7F342" w14:textId="77777777" w:rsidR="00D535EE" w:rsidRPr="00A1115A" w:rsidRDefault="00D535EE" w:rsidP="00D535EE">
            <w:pPr>
              <w:pStyle w:val="TAH"/>
            </w:pPr>
            <w:r w:rsidRPr="00A1115A">
              <w:t>A2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BDF6D" w14:textId="77777777" w:rsidR="00D535EE" w:rsidRPr="00A1115A" w:rsidRDefault="00D535EE" w:rsidP="00D535EE">
            <w:pPr>
              <w:pStyle w:val="TAH"/>
            </w:pPr>
            <w:r w:rsidRPr="00A1115A">
              <w:t>A3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889B8" w14:textId="54170B7E" w:rsidR="00D535EE" w:rsidRPr="003F0D1D" w:rsidRDefault="00D535EE" w:rsidP="00D535EE">
            <w:pPr>
              <w:pStyle w:val="TAH"/>
              <w:rPr>
                <w:color w:val="FF0000"/>
              </w:rPr>
            </w:pPr>
            <w:r w:rsidRPr="003F0D1D">
              <w:rPr>
                <w:color w:val="FF0000"/>
              </w:rPr>
              <w:t>A</w:t>
            </w:r>
            <w:r w:rsidR="003F0D1D">
              <w:rPr>
                <w:color w:val="FF0000"/>
              </w:rPr>
              <w:t>4</w:t>
            </w:r>
          </w:p>
        </w:tc>
      </w:tr>
      <w:tr w:rsidR="00D535EE" w:rsidRPr="00A1115A" w14:paraId="4A1BC3A8" w14:textId="1AA85E0B" w:rsidTr="00D535EE"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13A87" w14:textId="77777777" w:rsidR="00D535EE" w:rsidRPr="00A1115A" w:rsidRDefault="00D535EE" w:rsidP="00D535EE">
            <w:pPr>
              <w:pStyle w:val="TAH"/>
              <w:rPr>
                <w:lang w:eastAsia="ko-KR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7F4681" w14:textId="77777777" w:rsidR="00D535EE" w:rsidRPr="00A1115A" w:rsidRDefault="00D535EE" w:rsidP="00D535EE">
            <w:pPr>
              <w:pStyle w:val="TAH"/>
            </w:pPr>
            <w:r w:rsidRPr="00A1115A"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C08732" w14:textId="77777777" w:rsidR="00D535EE" w:rsidRPr="00A1115A" w:rsidRDefault="00D535EE" w:rsidP="00D535EE">
            <w:pPr>
              <w:pStyle w:val="TAH"/>
            </w:pPr>
            <w:r w:rsidRPr="00A1115A">
              <w:t>Outer/Inner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0F7C2F" w14:textId="77777777" w:rsidR="00D535EE" w:rsidRPr="00A1115A" w:rsidRDefault="00D535EE" w:rsidP="00D535EE">
            <w:pPr>
              <w:pStyle w:val="TAH"/>
            </w:pPr>
            <w:r w:rsidRPr="00A1115A">
              <w:t>Outer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C8BC3" w14:textId="54CC6EE8" w:rsidR="00D535EE" w:rsidRPr="003F0D1D" w:rsidRDefault="00D535EE" w:rsidP="00D535EE">
            <w:pPr>
              <w:pStyle w:val="TAH"/>
              <w:rPr>
                <w:color w:val="FF0000"/>
              </w:rPr>
            </w:pPr>
            <w:r w:rsidRPr="003F0D1D">
              <w:rPr>
                <w:color w:val="FF0000"/>
              </w:rPr>
              <w:t>Outer</w:t>
            </w:r>
          </w:p>
        </w:tc>
      </w:tr>
      <w:tr w:rsidR="00D535EE" w:rsidRPr="00A1115A" w14:paraId="4E87E92C" w14:textId="6FFA816B" w:rsidTr="00D535EE">
        <w:tc>
          <w:tcPr>
            <w:tcW w:w="22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2DE0CC" w14:textId="77777777" w:rsidR="00D535EE" w:rsidRPr="00A1115A" w:rsidRDefault="00D535EE" w:rsidP="00D535EE">
            <w:pPr>
              <w:pStyle w:val="TAC"/>
            </w:pPr>
            <w:r w:rsidRPr="00A1115A">
              <w:t>DFT-s-OFDM PI/2 BPSK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15AC1B" w14:textId="2368E92F" w:rsidR="00D535EE" w:rsidRPr="00A1115A" w:rsidRDefault="00D535EE" w:rsidP="00D535EE">
            <w:pPr>
              <w:pStyle w:val="TAC"/>
            </w:pPr>
            <w:r w:rsidRPr="00A1115A">
              <w:t>≤ 3.5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7851E9" w14:textId="34F74CF2" w:rsidR="00D535EE" w:rsidRPr="00A1115A" w:rsidRDefault="00D535EE" w:rsidP="00D535EE">
            <w:pPr>
              <w:pStyle w:val="TAC"/>
            </w:pPr>
            <w:r w:rsidRPr="00A1115A">
              <w:t>≤ 4.5</w:t>
            </w:r>
            <w:r>
              <w:t xml:space="preserve"> </w:t>
            </w:r>
            <w:r w:rsidRPr="00FE241A">
              <w:rPr>
                <w:color w:val="FF0000"/>
              </w:rPr>
              <w:t>+2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B4A23" w14:textId="790AD337" w:rsidR="00D535EE" w:rsidRPr="00A1115A" w:rsidRDefault="00D535EE" w:rsidP="00D535EE">
            <w:pPr>
              <w:pStyle w:val="TAC"/>
            </w:pPr>
            <w:r w:rsidRPr="00A1115A">
              <w:t>≤ 3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3CDF2" w14:textId="41C79026" w:rsidR="00D535EE" w:rsidRPr="003F0D1D" w:rsidRDefault="00D535EE" w:rsidP="00D535EE">
            <w:pPr>
              <w:pStyle w:val="TAC"/>
              <w:rPr>
                <w:color w:val="FF0000"/>
              </w:rPr>
            </w:pPr>
            <w:r w:rsidRPr="003F0D1D">
              <w:rPr>
                <w:color w:val="FF0000"/>
              </w:rPr>
              <w:t>≤ 3</w:t>
            </w:r>
          </w:p>
        </w:tc>
      </w:tr>
      <w:tr w:rsidR="00D535EE" w:rsidRPr="00A1115A" w14:paraId="2B16902C" w14:textId="5C40A24A" w:rsidTr="00D535EE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090943" w14:textId="77777777" w:rsidR="00D535EE" w:rsidRPr="00A1115A" w:rsidRDefault="00D535EE" w:rsidP="00D535EE">
            <w:pPr>
              <w:pStyle w:val="TAC"/>
            </w:pPr>
            <w:r w:rsidRPr="00A1115A">
              <w:t>DFT-s-OFDM QPSK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B525BC" w14:textId="785324FA" w:rsidR="00D535EE" w:rsidRPr="00A1115A" w:rsidRDefault="00D535EE" w:rsidP="00D535EE">
            <w:pPr>
              <w:pStyle w:val="TAC"/>
            </w:pPr>
            <w:r w:rsidRPr="00A1115A">
              <w:t>≤ 3.5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756155" w14:textId="496DBA8B" w:rsidR="00D535EE" w:rsidRPr="00A1115A" w:rsidRDefault="00D535EE" w:rsidP="00D535EE">
            <w:pPr>
              <w:pStyle w:val="TAC"/>
            </w:pPr>
            <w:r w:rsidRPr="00A1115A">
              <w:t>≤ 4.5</w:t>
            </w:r>
            <w:r>
              <w:t xml:space="preserve"> </w:t>
            </w:r>
            <w:r w:rsidRPr="00FE241A">
              <w:rPr>
                <w:color w:val="FF0000"/>
              </w:rPr>
              <w:t>+2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3D105" w14:textId="6159C285" w:rsidR="00D535EE" w:rsidRPr="00A1115A" w:rsidRDefault="00D535EE" w:rsidP="00D535EE">
            <w:pPr>
              <w:pStyle w:val="TAC"/>
            </w:pPr>
            <w:r w:rsidRPr="00A1115A">
              <w:t>≤ 3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EE7F2" w14:textId="1FF1E1CA" w:rsidR="00D535EE" w:rsidRPr="003F0D1D" w:rsidRDefault="00D535EE" w:rsidP="00D535EE">
            <w:pPr>
              <w:pStyle w:val="TAC"/>
              <w:rPr>
                <w:color w:val="FF0000"/>
              </w:rPr>
            </w:pPr>
            <w:r w:rsidRPr="003F0D1D">
              <w:rPr>
                <w:color w:val="FF0000"/>
              </w:rPr>
              <w:t>≤ 3</w:t>
            </w:r>
          </w:p>
        </w:tc>
      </w:tr>
      <w:tr w:rsidR="00D535EE" w:rsidRPr="00A1115A" w14:paraId="65052FA7" w14:textId="0934FA72" w:rsidTr="00D535EE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5BC48" w14:textId="77777777" w:rsidR="00D535EE" w:rsidRPr="00A1115A" w:rsidRDefault="00D535EE" w:rsidP="00D535EE">
            <w:pPr>
              <w:pStyle w:val="TAC"/>
            </w:pPr>
            <w:r w:rsidRPr="00A1115A">
              <w:t>DFT-s-OFDM 16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4D6E5" w14:textId="305E3D23" w:rsidR="00D535EE" w:rsidRPr="00A1115A" w:rsidRDefault="00D535EE" w:rsidP="00D535EE">
            <w:pPr>
              <w:pStyle w:val="TAC"/>
            </w:pPr>
            <w:r w:rsidRPr="00A1115A">
              <w:t>≤ 3.5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4E6A2" w14:textId="5DE635C7" w:rsidR="00D535EE" w:rsidRPr="00A1115A" w:rsidRDefault="00D535EE" w:rsidP="00D535EE">
            <w:pPr>
              <w:pStyle w:val="TAC"/>
            </w:pPr>
            <w:r w:rsidRPr="00A1115A">
              <w:t>≤ 5</w:t>
            </w:r>
            <w:r>
              <w:t xml:space="preserve"> </w:t>
            </w:r>
            <w:r w:rsidRPr="00FE241A">
              <w:rPr>
                <w:color w:val="FF0000"/>
              </w:rPr>
              <w:t>+</w:t>
            </w:r>
            <w:r>
              <w:rPr>
                <w:color w:val="FF0000"/>
              </w:rPr>
              <w:t>1.5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0ADB8" w14:textId="3C9065A2" w:rsidR="00D535EE" w:rsidRPr="00A1115A" w:rsidRDefault="00D535EE" w:rsidP="00D535EE">
            <w:pPr>
              <w:pStyle w:val="TAC"/>
            </w:pPr>
            <w:r w:rsidRPr="00A1115A">
              <w:t>≤ 3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89E7C" w14:textId="1D6FD003" w:rsidR="00D535EE" w:rsidRPr="003F0D1D" w:rsidRDefault="00D535EE" w:rsidP="00D535EE">
            <w:pPr>
              <w:pStyle w:val="TAC"/>
              <w:rPr>
                <w:color w:val="FF0000"/>
              </w:rPr>
            </w:pPr>
            <w:r w:rsidRPr="003F0D1D">
              <w:rPr>
                <w:color w:val="FF0000"/>
              </w:rPr>
              <w:t>≤ 3</w:t>
            </w:r>
          </w:p>
        </w:tc>
      </w:tr>
      <w:tr w:rsidR="00D535EE" w:rsidRPr="00A1115A" w14:paraId="68EB2585" w14:textId="3E64E84B" w:rsidTr="00D535EE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20245" w14:textId="77777777" w:rsidR="00D535EE" w:rsidRPr="00A1115A" w:rsidRDefault="00D535EE" w:rsidP="00D535EE">
            <w:pPr>
              <w:pStyle w:val="TAC"/>
            </w:pPr>
            <w:r w:rsidRPr="00A1115A">
              <w:t>DFT-s-OFDM 64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DDA6C" w14:textId="7B635D6A" w:rsidR="00D535EE" w:rsidRPr="00A1115A" w:rsidRDefault="00D535EE" w:rsidP="00D535EE">
            <w:pPr>
              <w:pStyle w:val="TAC"/>
            </w:pPr>
            <w:r w:rsidRPr="00A1115A">
              <w:t>≤ 4.5</w:t>
            </w:r>
            <w:r>
              <w:t xml:space="preserve"> 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13468" w14:textId="6F304E0C" w:rsidR="00D535EE" w:rsidRPr="00A1115A" w:rsidRDefault="00D535EE" w:rsidP="00D535EE">
            <w:pPr>
              <w:pStyle w:val="TAC"/>
            </w:pPr>
            <w:r w:rsidRPr="00A1115A">
              <w:t>≤ 5</w:t>
            </w:r>
            <w:r>
              <w:t xml:space="preserve"> </w:t>
            </w:r>
            <w:r w:rsidRPr="00FE241A">
              <w:rPr>
                <w:color w:val="FF0000"/>
              </w:rPr>
              <w:t>+</w:t>
            </w:r>
            <w:r>
              <w:rPr>
                <w:color w:val="FF0000"/>
              </w:rPr>
              <w:t>1.5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44516" w14:textId="12EF0D87" w:rsidR="00D535EE" w:rsidRPr="00A1115A" w:rsidRDefault="00D535EE" w:rsidP="00D535EE">
            <w:pPr>
              <w:pStyle w:val="TAC"/>
            </w:pPr>
            <w:r w:rsidRPr="00A1115A">
              <w:t>≤ 3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3058A4" w14:textId="658BBD75" w:rsidR="00D535EE" w:rsidRPr="003F0D1D" w:rsidRDefault="00D535EE" w:rsidP="00D535EE">
            <w:pPr>
              <w:pStyle w:val="TAC"/>
              <w:rPr>
                <w:color w:val="FF0000"/>
              </w:rPr>
            </w:pPr>
            <w:r w:rsidRPr="003F0D1D">
              <w:rPr>
                <w:color w:val="FF0000"/>
              </w:rPr>
              <w:t>≤ 3</w:t>
            </w:r>
          </w:p>
        </w:tc>
      </w:tr>
      <w:tr w:rsidR="00D535EE" w:rsidRPr="00A1115A" w14:paraId="40E4A4AE" w14:textId="19C56BCA" w:rsidTr="00D535EE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B58ED" w14:textId="77777777" w:rsidR="00D535EE" w:rsidRPr="00A1115A" w:rsidRDefault="00D535EE" w:rsidP="00D535EE">
            <w:pPr>
              <w:pStyle w:val="TAC"/>
            </w:pPr>
            <w:r w:rsidRPr="00A1115A">
              <w:t>DFT-s-OFDM 256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F4E5E" w14:textId="77777777" w:rsidR="00D535EE" w:rsidRPr="00A1115A" w:rsidRDefault="00D535EE" w:rsidP="00D535EE">
            <w:pPr>
              <w:pStyle w:val="TAC"/>
            </w:pPr>
            <w:r w:rsidRPr="00A1115A">
              <w:t>≤ 8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E56EC" w14:textId="0210B179" w:rsidR="00D535EE" w:rsidRPr="00A1115A" w:rsidRDefault="00D535EE" w:rsidP="00D535EE">
            <w:pPr>
              <w:pStyle w:val="TAC"/>
            </w:pPr>
            <w:r w:rsidRPr="00A1115A">
              <w:t>≤ 6</w:t>
            </w:r>
            <w:r>
              <w:t xml:space="preserve"> </w:t>
            </w:r>
            <w:r w:rsidRPr="00FE241A">
              <w:rPr>
                <w:color w:val="FF0000"/>
              </w:rPr>
              <w:t>+</w:t>
            </w:r>
            <w:r>
              <w:rPr>
                <w:color w:val="FF0000"/>
              </w:rPr>
              <w:t>1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96F6E" w14:textId="77777777" w:rsidR="00D535EE" w:rsidRPr="00A1115A" w:rsidRDefault="00D535EE" w:rsidP="00D535EE">
            <w:pPr>
              <w:pStyle w:val="TAC"/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4E08D" w14:textId="77777777" w:rsidR="00D535EE" w:rsidRPr="003F0D1D" w:rsidRDefault="00D535EE" w:rsidP="00D535EE">
            <w:pPr>
              <w:pStyle w:val="TAC"/>
              <w:rPr>
                <w:color w:val="FF0000"/>
              </w:rPr>
            </w:pPr>
          </w:p>
        </w:tc>
      </w:tr>
      <w:tr w:rsidR="00D535EE" w:rsidRPr="00A1115A" w14:paraId="176066F0" w14:textId="2CE75598" w:rsidTr="00D535EE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E7943" w14:textId="77777777" w:rsidR="00D535EE" w:rsidRPr="00A1115A" w:rsidRDefault="00D535EE" w:rsidP="00D535EE">
            <w:pPr>
              <w:pStyle w:val="TAC"/>
            </w:pPr>
            <w:r w:rsidRPr="00A1115A">
              <w:t>CP-OFDM QPSK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EAED8" w14:textId="0529295E" w:rsidR="00D535EE" w:rsidRPr="00A1115A" w:rsidRDefault="00D535EE" w:rsidP="00D535EE">
            <w:pPr>
              <w:pStyle w:val="TAC"/>
            </w:pPr>
            <w:r w:rsidRPr="00A1115A">
              <w:t>≤ 5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67474" w14:textId="7388FDFD" w:rsidR="00D535EE" w:rsidRPr="00A1115A" w:rsidRDefault="00D535EE" w:rsidP="00D535EE">
            <w:pPr>
              <w:pStyle w:val="TAC"/>
            </w:pPr>
            <w:r w:rsidRPr="00A1115A">
              <w:t>≤ 6.5</w:t>
            </w:r>
            <w:r>
              <w:t xml:space="preserve"> </w:t>
            </w:r>
            <w:r w:rsidRPr="00D535EE">
              <w:rPr>
                <w:color w:val="FF0000"/>
              </w:rPr>
              <w:t>+1.0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E53C4" w14:textId="2D894EC3" w:rsidR="00D535EE" w:rsidRPr="00A1115A" w:rsidRDefault="00D535EE" w:rsidP="00D535EE">
            <w:pPr>
              <w:pStyle w:val="TAC"/>
            </w:pPr>
            <w:r w:rsidRPr="00A1115A">
              <w:t>≤ 4.5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B6FED" w14:textId="3CF01E73" w:rsidR="00D535EE" w:rsidRPr="003F0D1D" w:rsidRDefault="00D535EE" w:rsidP="00D535EE">
            <w:pPr>
              <w:pStyle w:val="TAC"/>
              <w:rPr>
                <w:color w:val="FF0000"/>
              </w:rPr>
            </w:pPr>
            <w:r w:rsidRPr="003F0D1D">
              <w:rPr>
                <w:color w:val="FF0000"/>
              </w:rPr>
              <w:t>≤ 4.5</w:t>
            </w:r>
          </w:p>
        </w:tc>
      </w:tr>
      <w:tr w:rsidR="00D535EE" w:rsidRPr="00A1115A" w14:paraId="5F56FEA7" w14:textId="3491AA6B" w:rsidTr="00D535EE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9CBC5" w14:textId="77777777" w:rsidR="00D535EE" w:rsidRPr="00A1115A" w:rsidRDefault="00D535EE" w:rsidP="00D535EE">
            <w:pPr>
              <w:pStyle w:val="TAC"/>
            </w:pPr>
            <w:r w:rsidRPr="00A1115A">
              <w:t>CP-OFDM 16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B2273" w14:textId="2BE1A0E0" w:rsidR="00D535EE" w:rsidRPr="00A1115A" w:rsidRDefault="00D535EE" w:rsidP="00D535EE">
            <w:pPr>
              <w:pStyle w:val="TAC"/>
            </w:pPr>
            <w:r w:rsidRPr="00A1115A">
              <w:t>≤ 5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58677" w14:textId="04CCAAAA" w:rsidR="00D535EE" w:rsidRPr="00A1115A" w:rsidRDefault="00D535EE" w:rsidP="00D535EE">
            <w:pPr>
              <w:pStyle w:val="TAC"/>
            </w:pPr>
            <w:r w:rsidRPr="00A1115A">
              <w:t>≤ 6.5</w:t>
            </w:r>
            <w:r>
              <w:t xml:space="preserve"> </w:t>
            </w:r>
            <w:r w:rsidRPr="00D535EE">
              <w:rPr>
                <w:color w:val="FF0000"/>
              </w:rPr>
              <w:t>+1.0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48AA0" w14:textId="4D61074C" w:rsidR="00D535EE" w:rsidRPr="00A1115A" w:rsidRDefault="00D535EE" w:rsidP="00D535EE">
            <w:pPr>
              <w:pStyle w:val="TAC"/>
            </w:pPr>
            <w:r w:rsidRPr="00A1115A">
              <w:t>≤ 4.5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3A41C" w14:textId="62CCFFA9" w:rsidR="00D535EE" w:rsidRPr="003F0D1D" w:rsidRDefault="00D535EE" w:rsidP="00D535EE">
            <w:pPr>
              <w:pStyle w:val="TAC"/>
              <w:rPr>
                <w:color w:val="FF0000"/>
              </w:rPr>
            </w:pPr>
            <w:r w:rsidRPr="003F0D1D">
              <w:rPr>
                <w:color w:val="FF0000"/>
              </w:rPr>
              <w:t>≤ 4.5</w:t>
            </w:r>
          </w:p>
        </w:tc>
      </w:tr>
      <w:tr w:rsidR="00D535EE" w:rsidRPr="00A1115A" w14:paraId="37583731" w14:textId="64FBACD2" w:rsidTr="00D535EE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4477A" w14:textId="77777777" w:rsidR="00D535EE" w:rsidRPr="00A1115A" w:rsidRDefault="00D535EE" w:rsidP="00D535EE">
            <w:pPr>
              <w:pStyle w:val="TAC"/>
            </w:pPr>
            <w:r w:rsidRPr="00A1115A">
              <w:t>CP-OFDM 64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6E1FF" w14:textId="32AD73C9" w:rsidR="00D535EE" w:rsidRPr="00A1115A" w:rsidRDefault="00D535EE" w:rsidP="00D535EE">
            <w:pPr>
              <w:pStyle w:val="TAC"/>
            </w:pPr>
            <w:r w:rsidRPr="00A1115A">
              <w:t>≤ 6</w:t>
            </w:r>
            <w:r>
              <w:t xml:space="preserve"> 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8C2D6" w14:textId="14188F98" w:rsidR="00D535EE" w:rsidRPr="00A1115A" w:rsidRDefault="00D535EE" w:rsidP="00D535EE">
            <w:pPr>
              <w:pStyle w:val="TAC"/>
            </w:pPr>
            <w:r w:rsidRPr="00A1115A">
              <w:t>≤ 6.5</w:t>
            </w:r>
            <w:r>
              <w:t xml:space="preserve"> </w:t>
            </w:r>
            <w:r w:rsidRPr="00D535EE">
              <w:rPr>
                <w:color w:val="FF0000"/>
              </w:rPr>
              <w:t>+1.0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7655B" w14:textId="7B7C4F38" w:rsidR="00D535EE" w:rsidRPr="00A1115A" w:rsidRDefault="00D535EE" w:rsidP="00D535EE">
            <w:pPr>
              <w:pStyle w:val="TAC"/>
            </w:pPr>
            <w:r w:rsidRPr="00A1115A">
              <w:t>≤ 4.5</w:t>
            </w:r>
            <w:r>
              <w:t xml:space="preserve"> </w:t>
            </w:r>
            <w:r w:rsidRPr="004A23CD">
              <w:rPr>
                <w:color w:val="FF0000"/>
              </w:rPr>
              <w:t>+</w:t>
            </w:r>
            <w:r>
              <w:rPr>
                <w:color w:val="FF0000"/>
              </w:rPr>
              <w:t>1.0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1EEA6" w14:textId="6D78E716" w:rsidR="00D535EE" w:rsidRPr="003F0D1D" w:rsidRDefault="00D535EE" w:rsidP="00D535EE">
            <w:pPr>
              <w:pStyle w:val="TAC"/>
              <w:rPr>
                <w:color w:val="FF0000"/>
              </w:rPr>
            </w:pPr>
            <w:r w:rsidRPr="003F0D1D">
              <w:rPr>
                <w:color w:val="FF0000"/>
              </w:rPr>
              <w:t>≤ 4.5</w:t>
            </w:r>
          </w:p>
        </w:tc>
      </w:tr>
      <w:tr w:rsidR="00D535EE" w:rsidRPr="00A1115A" w14:paraId="058FC356" w14:textId="7ECD2187" w:rsidTr="00D535EE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A1231" w14:textId="77777777" w:rsidR="00D535EE" w:rsidRPr="00A1115A" w:rsidRDefault="00D535EE" w:rsidP="00D535EE">
            <w:pPr>
              <w:pStyle w:val="TAC"/>
            </w:pPr>
            <w:r w:rsidRPr="00A1115A">
              <w:t>CP-OFDM 256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8AEE8" w14:textId="56576D44" w:rsidR="00D535EE" w:rsidRPr="00A1115A" w:rsidRDefault="00D535EE" w:rsidP="00D535EE">
            <w:pPr>
              <w:pStyle w:val="TAC"/>
            </w:pPr>
            <w:r w:rsidRPr="00A1115A">
              <w:t>≤ 8</w:t>
            </w:r>
            <w:r>
              <w:t xml:space="preserve"> 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AAA3D" w14:textId="77777777" w:rsidR="00D535EE" w:rsidRPr="00A1115A" w:rsidRDefault="00D535EE" w:rsidP="00D535EE">
            <w:pPr>
              <w:pStyle w:val="TAC"/>
            </w:pPr>
            <w:r w:rsidRPr="00A1115A">
              <w:t>≤ 8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1A33A" w14:textId="77777777" w:rsidR="00D535EE" w:rsidRPr="00A1115A" w:rsidRDefault="00D535EE" w:rsidP="00D535EE">
            <w:pPr>
              <w:pStyle w:val="TAC"/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8C4656" w14:textId="77777777" w:rsidR="00D535EE" w:rsidRPr="003F0D1D" w:rsidRDefault="00D535EE" w:rsidP="00D535EE">
            <w:pPr>
              <w:pStyle w:val="TAC"/>
              <w:rPr>
                <w:color w:val="FF0000"/>
              </w:rPr>
            </w:pPr>
          </w:p>
        </w:tc>
      </w:tr>
    </w:tbl>
    <w:p w14:paraId="25917946" w14:textId="77777777" w:rsidR="007C414D" w:rsidRDefault="007C414D" w:rsidP="007C414D">
      <w:pPr>
        <w:rPr>
          <w:rFonts w:asciiTheme="minorHAnsi" w:eastAsiaTheme="minorHAnsi" w:hAnsiTheme="minorHAnsi" w:cstheme="minorBidi"/>
          <w:kern w:val="2"/>
          <w:sz w:val="22"/>
          <w:szCs w:val="22"/>
          <w:lang w:val="en-US"/>
          <w14:ligatures w14:val="standardContextu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185C7F" w14:paraId="6F35492F" w14:textId="77777777" w:rsidTr="00185C7F">
        <w:tc>
          <w:tcPr>
            <w:tcW w:w="4815" w:type="dxa"/>
          </w:tcPr>
          <w:p w14:paraId="2CE4A757" w14:textId="7D313B49" w:rsidR="00185C7F" w:rsidRDefault="00185C7F" w:rsidP="007C414D">
            <w:pPr>
              <w:rPr>
                <w:rFonts w:asciiTheme="minorHAnsi" w:eastAsiaTheme="minorHAnsi" w:hAnsiTheme="minorHAnsi" w:cstheme="minorBidi"/>
                <w:kern w:val="2"/>
                <w:sz w:val="22"/>
                <w:szCs w:val="22"/>
                <w:lang w:val="en-US"/>
                <w14:ligatures w14:val="standardContextual"/>
              </w:rPr>
            </w:pPr>
            <w:r w:rsidRPr="00185C7F">
              <w:rPr>
                <w:rFonts w:asciiTheme="minorHAnsi" w:eastAsiaTheme="minorHAnsi" w:hAnsiTheme="minorHAnsi" w:cstheme="minorBidi"/>
                <w:noProof/>
                <w:kern w:val="2"/>
                <w:sz w:val="22"/>
                <w:szCs w:val="22"/>
                <w:lang w:val="en-US"/>
                <w14:ligatures w14:val="standardContextual"/>
              </w:rPr>
              <w:drawing>
                <wp:inline distT="0" distB="0" distL="0" distR="0" wp14:anchorId="64BC5215" wp14:editId="7EC1581B">
                  <wp:extent cx="2880000" cy="2302865"/>
                  <wp:effectExtent l="0" t="0" r="3175" b="0"/>
                  <wp:docPr id="16329345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293450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02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5AF474E5" w14:textId="79D84B3E" w:rsidR="00185C7F" w:rsidRDefault="00744CA6" w:rsidP="007C414D">
            <w:pPr>
              <w:rPr>
                <w:rFonts w:asciiTheme="minorHAnsi" w:eastAsiaTheme="minorHAnsi" w:hAnsiTheme="minorHAnsi" w:cstheme="minorBidi"/>
                <w:kern w:val="2"/>
                <w:sz w:val="22"/>
                <w:szCs w:val="22"/>
                <w:lang w:val="en-US"/>
                <w14:ligatures w14:val="standardContextual"/>
              </w:rPr>
            </w:pPr>
            <w:r w:rsidRPr="00744CA6">
              <w:rPr>
                <w:rFonts w:asciiTheme="minorHAnsi" w:eastAsiaTheme="minorHAnsi" w:hAnsiTheme="minorHAnsi" w:cstheme="minorBidi"/>
                <w:noProof/>
                <w:kern w:val="2"/>
                <w:sz w:val="22"/>
                <w:szCs w:val="22"/>
                <w:lang w:val="en-US"/>
                <w14:ligatures w14:val="standardContextual"/>
              </w:rPr>
              <w:drawing>
                <wp:inline distT="0" distB="0" distL="0" distR="0" wp14:anchorId="79CB8706" wp14:editId="365B9012">
                  <wp:extent cx="2880000" cy="2291513"/>
                  <wp:effectExtent l="0" t="0" r="3175" b="0"/>
                  <wp:docPr id="10638416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84166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291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5C7F" w14:paraId="2A4D96F1" w14:textId="77777777" w:rsidTr="00185C7F">
        <w:tc>
          <w:tcPr>
            <w:tcW w:w="4815" w:type="dxa"/>
          </w:tcPr>
          <w:p w14:paraId="6A4581AA" w14:textId="1836C03A" w:rsidR="00185C7F" w:rsidRDefault="00520969" w:rsidP="007C414D">
            <w:pPr>
              <w:rPr>
                <w:rFonts w:asciiTheme="minorHAnsi" w:eastAsiaTheme="minorHAnsi" w:hAnsiTheme="minorHAnsi" w:cstheme="minorBidi"/>
                <w:kern w:val="2"/>
                <w:sz w:val="22"/>
                <w:szCs w:val="22"/>
                <w:lang w:val="en-US"/>
                <w14:ligatures w14:val="standardContextual"/>
              </w:rPr>
            </w:pPr>
            <w:r w:rsidRPr="00520969">
              <w:rPr>
                <w:rFonts w:asciiTheme="minorHAnsi" w:eastAsiaTheme="minorHAnsi" w:hAnsiTheme="minorHAnsi" w:cstheme="minorBidi"/>
                <w:noProof/>
                <w:kern w:val="2"/>
                <w:sz w:val="22"/>
                <w:szCs w:val="22"/>
                <w:lang w:val="en-US"/>
                <w14:ligatures w14:val="standardContextual"/>
              </w:rPr>
              <w:lastRenderedPageBreak/>
              <w:drawing>
                <wp:inline distT="0" distB="0" distL="0" distR="0" wp14:anchorId="07791EDB" wp14:editId="56EC4E54">
                  <wp:extent cx="2880000" cy="2297189"/>
                  <wp:effectExtent l="0" t="0" r="3175" b="1905"/>
                  <wp:docPr id="15779505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95053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297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078C3EB0" w14:textId="40AB253A" w:rsidR="00185C7F" w:rsidRDefault="00744CA6" w:rsidP="007C414D">
            <w:pPr>
              <w:rPr>
                <w:rFonts w:asciiTheme="minorHAnsi" w:eastAsiaTheme="minorHAnsi" w:hAnsiTheme="minorHAnsi" w:cstheme="minorBidi"/>
                <w:kern w:val="2"/>
                <w:sz w:val="22"/>
                <w:szCs w:val="22"/>
                <w:lang w:val="en-US"/>
                <w14:ligatures w14:val="standardContextual"/>
              </w:rPr>
            </w:pPr>
            <w:r w:rsidRPr="00744CA6">
              <w:rPr>
                <w:rFonts w:asciiTheme="minorHAnsi" w:eastAsiaTheme="minorHAnsi" w:hAnsiTheme="minorHAnsi" w:cstheme="minorBidi"/>
                <w:noProof/>
                <w:kern w:val="2"/>
                <w:sz w:val="22"/>
                <w:szCs w:val="22"/>
                <w:lang w:val="en-US"/>
                <w14:ligatures w14:val="standardContextual"/>
              </w:rPr>
              <w:drawing>
                <wp:inline distT="0" distB="0" distL="0" distR="0" wp14:anchorId="00BFEFC6" wp14:editId="5CC74800">
                  <wp:extent cx="2880000" cy="2324672"/>
                  <wp:effectExtent l="0" t="0" r="3175" b="0"/>
                  <wp:docPr id="13264378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6437814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24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C8E9B4" w14:textId="77777777" w:rsidR="00185C7F" w:rsidRDefault="00185C7F" w:rsidP="007C414D">
      <w:pPr>
        <w:rPr>
          <w:rFonts w:asciiTheme="minorHAnsi" w:eastAsiaTheme="minorHAnsi" w:hAnsiTheme="minorHAnsi" w:cstheme="minorBidi"/>
          <w:kern w:val="2"/>
          <w:sz w:val="22"/>
          <w:szCs w:val="22"/>
          <w:lang w:val="en-US"/>
          <w14:ligatures w14:val="standardContextual"/>
        </w:rPr>
      </w:pPr>
    </w:p>
    <w:p w14:paraId="431B0BE2" w14:textId="520FBFD0" w:rsidR="009A6462" w:rsidRPr="00113AE3" w:rsidRDefault="009A6462" w:rsidP="009A6462">
      <w:pPr>
        <w:pStyle w:val="BodyText"/>
        <w:spacing w:after="0"/>
        <w:rPr>
          <w:lang w:val="en-US" w:eastAsia="zh-CN"/>
        </w:rPr>
      </w:pPr>
      <w:r w:rsidRPr="00113AE3">
        <w:rPr>
          <w:b/>
          <w:bCs/>
          <w:lang w:val="en-US" w:eastAsia="zh-CN"/>
        </w:rPr>
        <w:t xml:space="preserve">Proposal </w:t>
      </w:r>
      <w:r>
        <w:rPr>
          <w:b/>
          <w:bCs/>
          <w:lang w:val="en-US" w:eastAsia="zh-CN"/>
        </w:rPr>
        <w:t>2</w:t>
      </w:r>
      <w:r w:rsidRPr="00113AE3">
        <w:rPr>
          <w:b/>
          <w:bCs/>
          <w:lang w:val="en-US" w:eastAsia="zh-CN"/>
        </w:rPr>
        <w:t>:</w:t>
      </w:r>
      <w:r>
        <w:rPr>
          <w:lang w:val="en-US" w:eastAsia="zh-CN"/>
        </w:rPr>
        <w:t xml:space="preserve"> Consider Table 3 and Table 4 when specifying PC2 A-MPR for NS_1</w:t>
      </w:r>
      <w:r w:rsidR="00F25124">
        <w:rPr>
          <w:lang w:val="en-US" w:eastAsia="zh-CN"/>
        </w:rPr>
        <w:t>3</w:t>
      </w:r>
    </w:p>
    <w:p w14:paraId="301C2743" w14:textId="77777777" w:rsidR="009A6462" w:rsidRDefault="009A6462" w:rsidP="007C414D">
      <w:pPr>
        <w:rPr>
          <w:rFonts w:asciiTheme="minorHAnsi" w:eastAsiaTheme="minorHAnsi" w:hAnsiTheme="minorHAnsi" w:cstheme="minorBidi"/>
          <w:kern w:val="2"/>
          <w:sz w:val="22"/>
          <w:szCs w:val="22"/>
          <w:lang w:val="en-US"/>
          <w14:ligatures w14:val="standardContextual"/>
        </w:rPr>
      </w:pPr>
    </w:p>
    <w:p w14:paraId="4BEFCA9E" w14:textId="393DFAB9" w:rsidR="004357F6" w:rsidRDefault="004357F6" w:rsidP="004357F6">
      <w:pPr>
        <w:pStyle w:val="Heading6"/>
      </w:pPr>
      <w:r>
        <w:t>2.3 Simulation results for NS_14</w:t>
      </w:r>
    </w:p>
    <w:p w14:paraId="3EFAEFC8" w14:textId="50F0D3D2" w:rsidR="004357F6" w:rsidRPr="004357F6" w:rsidRDefault="004357F6" w:rsidP="004357F6">
      <w:pPr>
        <w:spacing w:after="180"/>
        <w:jc w:val="both"/>
      </w:pPr>
      <w:r>
        <w:t>The simulation results for NS_1</w:t>
      </w:r>
      <w:r w:rsidR="007E3601">
        <w:t>4</w:t>
      </w:r>
      <w:r>
        <w:t xml:space="preserve"> are provided below. The difference between PC3 and the proposal for PC2 is visualised by red colour and indicating the delta A-MPR. The proposals </w:t>
      </w:r>
      <w:r w:rsidR="009A6462" w:rsidRPr="009A6462">
        <w:rPr>
          <w:lang w:val="en-US"/>
        </w:rPr>
        <w:t>have</w:t>
      </w:r>
      <w:r>
        <w:t xml:space="preserve"> a maximum delta of </w:t>
      </w:r>
      <w:r w:rsidR="009A6462" w:rsidRPr="009A6462">
        <w:rPr>
          <w:lang w:val="en-US"/>
        </w:rPr>
        <w:t xml:space="preserve"> </w:t>
      </w:r>
      <w:r>
        <w:t>3dB to max(MPR, A-MPR) of PC3.</w:t>
      </w:r>
      <w:r w:rsidR="001D1551">
        <w:t xml:space="preserve"> A-MPR region</w:t>
      </w:r>
      <w:r w:rsidR="009A6462" w:rsidRPr="009A6462">
        <w:rPr>
          <w:lang w:val="en-US"/>
        </w:rPr>
        <w:t>s</w:t>
      </w:r>
      <w:r w:rsidR="001D1551">
        <w:t xml:space="preserve"> A1</w:t>
      </w:r>
      <w:r w:rsidR="00BE3511">
        <w:t>/A3</w:t>
      </w:r>
      <w:r w:rsidR="001D1551">
        <w:t xml:space="preserve"> allow increased power back-off for edge allocations and smaller allocations close to channel edge. The proposed A-MPR is on the higher side as edge allocation performance is typically highly dependent on BB implementation with </w:t>
      </w:r>
      <w:r w:rsidR="001D1551" w:rsidRPr="001D1551">
        <w:rPr>
          <w:bCs/>
        </w:rPr>
        <w:t xml:space="preserve">WOLA and other factors </w:t>
      </w:r>
      <w:r w:rsidR="001D1551">
        <w:rPr>
          <w:bCs/>
        </w:rPr>
        <w:t>influencing the actual power back-off need.</w:t>
      </w:r>
    </w:p>
    <w:p w14:paraId="6C1A670A" w14:textId="77777777" w:rsidR="004357F6" w:rsidRPr="004357F6" w:rsidRDefault="004357F6" w:rsidP="007C414D">
      <w:pPr>
        <w:rPr>
          <w:rFonts w:asciiTheme="minorHAnsi" w:eastAsiaTheme="minorHAnsi" w:hAnsiTheme="minorHAnsi" w:cstheme="minorBidi"/>
          <w:kern w:val="2"/>
          <w:sz w:val="22"/>
          <w:szCs w:val="22"/>
          <w:lang w:val="en-GB"/>
          <w14:ligatures w14:val="standardContextual"/>
        </w:rPr>
      </w:pPr>
    </w:p>
    <w:p w14:paraId="3487891D" w14:textId="4EC78BE5" w:rsidR="00882810" w:rsidRPr="00A1115A" w:rsidRDefault="00882810" w:rsidP="00882810">
      <w:pPr>
        <w:pStyle w:val="TH"/>
      </w:pPr>
      <w:r w:rsidRPr="00A1115A">
        <w:t xml:space="preserve">Table </w:t>
      </w:r>
      <w:r w:rsidR="009D1CF4" w:rsidRPr="009D1CF4">
        <w:rPr>
          <w:lang w:val="en-US"/>
        </w:rPr>
        <w:t>5</w:t>
      </w:r>
      <w:r w:rsidRPr="00A1115A">
        <w:t>: A-MPR regions for NS_14</w:t>
      </w:r>
    </w:p>
    <w:tbl>
      <w:tblPr>
        <w:tblW w:w="77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2672"/>
        <w:gridCol w:w="2798"/>
        <w:gridCol w:w="880"/>
      </w:tblGrid>
      <w:tr w:rsidR="00882810" w:rsidRPr="00A1115A" w14:paraId="6498DC3E" w14:textId="77777777" w:rsidTr="00E462EA">
        <w:trPr>
          <w:trHeight w:val="20"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A3FA39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67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C32AA3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Start</w:t>
            </w:r>
            <w:r w:rsidRPr="00A1115A">
              <w:t>*12*SCS (MHz)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75F17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17F82E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 xml:space="preserve">A-MPR </w:t>
            </w:r>
          </w:p>
        </w:tc>
      </w:tr>
      <w:tr w:rsidR="00882810" w:rsidRPr="00A1115A" w14:paraId="5B9BFE6E" w14:textId="77777777" w:rsidTr="006972FE">
        <w:trPr>
          <w:trHeight w:val="187"/>
          <w:jc w:val="center"/>
        </w:trPr>
        <w:tc>
          <w:tcPr>
            <w:tcW w:w="1440" w:type="dxa"/>
            <w:tcBorders>
              <w:bottom w:val="nil"/>
            </w:tcBorders>
            <w:shd w:val="clear" w:color="auto" w:fill="auto"/>
            <w:vAlign w:val="center"/>
            <w:hideMark/>
          </w:tcPr>
          <w:p w14:paraId="57462711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10MHz</w:t>
            </w:r>
          </w:p>
        </w:tc>
        <w:tc>
          <w:tcPr>
            <w:tcW w:w="267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558A46" w14:textId="77777777" w:rsidR="00882810" w:rsidRPr="00A1115A" w:rsidRDefault="00882810" w:rsidP="00E462EA">
            <w:pPr>
              <w:pStyle w:val="TAC"/>
            </w:pPr>
            <w:r w:rsidRPr="00A1115A">
              <w:t>≤0.18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A663C4" w14:textId="77777777" w:rsidR="00882810" w:rsidRPr="00A1115A" w:rsidRDefault="00882810" w:rsidP="00E462EA">
            <w:pPr>
              <w:pStyle w:val="TAC"/>
            </w:pPr>
            <w:r w:rsidRPr="00A1115A">
              <w:t>&lt;1.08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4E22DC" w14:textId="77777777" w:rsidR="00882810" w:rsidRPr="00A1115A" w:rsidRDefault="00882810" w:rsidP="00E462EA">
            <w:pPr>
              <w:pStyle w:val="TAC"/>
            </w:pPr>
            <w:r w:rsidRPr="00A1115A">
              <w:t>A1</w:t>
            </w:r>
          </w:p>
        </w:tc>
      </w:tr>
      <w:tr w:rsidR="00882810" w:rsidRPr="00A1115A" w14:paraId="04F18E24" w14:textId="77777777" w:rsidTr="006972FE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0A7C97C2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</w:p>
        </w:tc>
        <w:tc>
          <w:tcPr>
            <w:tcW w:w="2672" w:type="dxa"/>
            <w:vAlign w:val="center"/>
          </w:tcPr>
          <w:p w14:paraId="68D6A020" w14:textId="77777777" w:rsidR="00882810" w:rsidRPr="00A1115A" w:rsidRDefault="00882810" w:rsidP="00E462EA">
            <w:pPr>
              <w:pStyle w:val="TAC"/>
            </w:pPr>
            <w:r>
              <w:t>≥0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C9E3BD" w14:textId="77777777" w:rsidR="00882810" w:rsidRPr="00A1115A" w:rsidRDefault="00882810" w:rsidP="00E462EA">
            <w:pPr>
              <w:pStyle w:val="TAC"/>
            </w:pPr>
            <w:r w:rsidRPr="00A1115A">
              <w:t>≥9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3283A8" w14:textId="77777777" w:rsidR="00882810" w:rsidRPr="00A1115A" w:rsidRDefault="00882810" w:rsidP="00E462EA">
            <w:pPr>
              <w:pStyle w:val="TAC"/>
            </w:pPr>
            <w:r w:rsidRPr="00A1115A">
              <w:t>A2</w:t>
            </w:r>
          </w:p>
        </w:tc>
      </w:tr>
      <w:tr w:rsidR="006972FE" w:rsidRPr="00A1115A" w14:paraId="461CB65A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5918C450" w14:textId="77777777" w:rsidR="006972FE" w:rsidRPr="00A1115A" w:rsidRDefault="006972FE" w:rsidP="00E462EA">
            <w:pPr>
              <w:pStyle w:val="TAC"/>
              <w:rPr>
                <w:lang w:eastAsia="zh-CN"/>
              </w:rPr>
            </w:pPr>
          </w:p>
        </w:tc>
        <w:tc>
          <w:tcPr>
            <w:tcW w:w="2672" w:type="dxa"/>
            <w:vAlign w:val="center"/>
          </w:tcPr>
          <w:p w14:paraId="26302714" w14:textId="07350BB0" w:rsidR="006972FE" w:rsidRPr="006972FE" w:rsidRDefault="006972FE" w:rsidP="00E462EA">
            <w:pPr>
              <w:pStyle w:val="TAC"/>
              <w:rPr>
                <w:color w:val="FF0000"/>
              </w:rPr>
            </w:pPr>
            <w:r w:rsidRPr="006972FE">
              <w:rPr>
                <w:color w:val="FF0000"/>
              </w:rPr>
              <w:t>≥0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57E0F7" w14:textId="7EE3A6A9" w:rsidR="006972FE" w:rsidRPr="006972FE" w:rsidRDefault="006972FE" w:rsidP="00E462EA">
            <w:pPr>
              <w:pStyle w:val="TAC"/>
              <w:rPr>
                <w:color w:val="FF0000"/>
              </w:rPr>
            </w:pPr>
            <w:r w:rsidRPr="006972FE">
              <w:rPr>
                <w:color w:val="FF0000"/>
              </w:rPr>
              <w:t>≥8.64, &lt;9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5E2E22" w14:textId="1DB9E06E" w:rsidR="006972FE" w:rsidRPr="006972FE" w:rsidRDefault="006972FE" w:rsidP="00E462EA">
            <w:pPr>
              <w:pStyle w:val="TAC"/>
              <w:rPr>
                <w:color w:val="FF0000"/>
              </w:rPr>
            </w:pPr>
            <w:r w:rsidRPr="006972FE">
              <w:rPr>
                <w:color w:val="FF0000"/>
              </w:rPr>
              <w:t>A4</w:t>
            </w:r>
          </w:p>
        </w:tc>
      </w:tr>
      <w:tr w:rsidR="00882810" w:rsidRPr="00A1115A" w14:paraId="69A9FE19" w14:textId="77777777" w:rsidTr="00D31FD9">
        <w:trPr>
          <w:trHeight w:val="187"/>
          <w:jc w:val="center"/>
        </w:trPr>
        <w:tc>
          <w:tcPr>
            <w:tcW w:w="1440" w:type="dxa"/>
            <w:tcBorders>
              <w:bottom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E6A0D8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  <w:r w:rsidRPr="00A1115A">
              <w:t>15MHz</w:t>
            </w:r>
          </w:p>
        </w:tc>
        <w:tc>
          <w:tcPr>
            <w:tcW w:w="267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B546ED" w14:textId="77777777" w:rsidR="00882810" w:rsidRPr="00A1115A" w:rsidRDefault="00882810" w:rsidP="00E462EA">
            <w:pPr>
              <w:pStyle w:val="TAC"/>
            </w:pPr>
            <w:r>
              <w:t>≤1.8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6EBE61" w14:textId="77777777" w:rsidR="00882810" w:rsidRPr="00A1115A" w:rsidRDefault="00882810" w:rsidP="00E462EA">
            <w:pPr>
              <w:pStyle w:val="TAC"/>
            </w:pPr>
            <w:r w:rsidRPr="00A1115A">
              <w:t>&lt;1.8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8A3F45" w14:textId="77777777" w:rsidR="00882810" w:rsidRPr="00A1115A" w:rsidRDefault="00882810" w:rsidP="00E462EA">
            <w:pPr>
              <w:pStyle w:val="TAC"/>
            </w:pPr>
            <w:r w:rsidRPr="00A1115A">
              <w:t>A1</w:t>
            </w:r>
          </w:p>
        </w:tc>
      </w:tr>
      <w:tr w:rsidR="00882810" w:rsidRPr="00A1115A" w14:paraId="39E0B503" w14:textId="77777777" w:rsidTr="000D0894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39860296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</w:p>
        </w:tc>
        <w:tc>
          <w:tcPr>
            <w:tcW w:w="2672" w:type="dxa"/>
            <w:vAlign w:val="center"/>
          </w:tcPr>
          <w:p w14:paraId="651E17D8" w14:textId="77777777" w:rsidR="00882810" w:rsidRPr="00A1115A" w:rsidRDefault="00882810" w:rsidP="00E462EA">
            <w:pPr>
              <w:pStyle w:val="TAC"/>
            </w:pPr>
            <w:r>
              <w:t>≥0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85B420" w14:textId="77777777" w:rsidR="00882810" w:rsidRPr="00A1115A" w:rsidRDefault="00882810" w:rsidP="00E462EA">
            <w:pPr>
              <w:pStyle w:val="TAC"/>
            </w:pPr>
            <w:r w:rsidRPr="00A1115A">
              <w:t>≥9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5C16B9" w14:textId="77777777" w:rsidR="00882810" w:rsidRPr="00A1115A" w:rsidRDefault="00882810" w:rsidP="00E462EA">
            <w:pPr>
              <w:pStyle w:val="TAC"/>
            </w:pPr>
            <w:r w:rsidRPr="00A1115A">
              <w:t>A2</w:t>
            </w:r>
          </w:p>
        </w:tc>
      </w:tr>
      <w:tr w:rsidR="00D31FD9" w:rsidRPr="00A1115A" w14:paraId="3DB70051" w14:textId="77777777" w:rsidTr="000D0894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92D67AE" w14:textId="77777777" w:rsidR="00D31FD9" w:rsidRPr="00A1115A" w:rsidRDefault="00D31FD9" w:rsidP="00D31FD9">
            <w:pPr>
              <w:pStyle w:val="TAC"/>
              <w:rPr>
                <w:lang w:eastAsia="zh-CN"/>
              </w:rPr>
            </w:pPr>
          </w:p>
        </w:tc>
        <w:tc>
          <w:tcPr>
            <w:tcW w:w="2672" w:type="dxa"/>
            <w:vAlign w:val="center"/>
          </w:tcPr>
          <w:p w14:paraId="4DEF4205" w14:textId="7F6D6031" w:rsidR="00D31FD9" w:rsidRPr="00D31FD9" w:rsidRDefault="00D31FD9" w:rsidP="00D31FD9">
            <w:pPr>
              <w:pStyle w:val="TAC"/>
              <w:rPr>
                <w:color w:val="FF0000"/>
              </w:rPr>
            </w:pPr>
            <w:r w:rsidRPr="00D31FD9">
              <w:rPr>
                <w:color w:val="FF0000"/>
              </w:rPr>
              <w:t>≤1.8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C4A26A" w14:textId="16F09AF4" w:rsidR="00D31FD9" w:rsidRPr="00D31FD9" w:rsidRDefault="00D31FD9" w:rsidP="00D31FD9">
            <w:pPr>
              <w:pStyle w:val="TAC"/>
              <w:rPr>
                <w:color w:val="FF0000"/>
              </w:rPr>
            </w:pPr>
            <w:r w:rsidRPr="00D31FD9">
              <w:rPr>
                <w:color w:val="FF0000"/>
              </w:rPr>
              <w:t>≥1.8, &lt;3.6e6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97AC3B" w14:textId="44E2D350" w:rsidR="00D31FD9" w:rsidRPr="00D31FD9" w:rsidRDefault="00D31FD9" w:rsidP="00D31FD9">
            <w:pPr>
              <w:pStyle w:val="TAC"/>
              <w:rPr>
                <w:color w:val="FF0000"/>
              </w:rPr>
            </w:pPr>
            <w:r w:rsidRPr="00D31FD9">
              <w:rPr>
                <w:color w:val="FF0000"/>
              </w:rPr>
              <w:t>A4</w:t>
            </w:r>
          </w:p>
        </w:tc>
      </w:tr>
      <w:tr w:rsidR="000D0894" w:rsidRPr="00A1115A" w14:paraId="003BD400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12C833F" w14:textId="77777777" w:rsidR="000D0894" w:rsidRPr="00A1115A" w:rsidRDefault="000D0894" w:rsidP="000D0894">
            <w:pPr>
              <w:pStyle w:val="TAC"/>
              <w:rPr>
                <w:lang w:eastAsia="zh-CN"/>
              </w:rPr>
            </w:pPr>
          </w:p>
        </w:tc>
        <w:tc>
          <w:tcPr>
            <w:tcW w:w="2672" w:type="dxa"/>
            <w:vAlign w:val="center"/>
          </w:tcPr>
          <w:p w14:paraId="23B3CB66" w14:textId="61D9DF3A" w:rsidR="000D0894" w:rsidRPr="000D0894" w:rsidRDefault="000D0894" w:rsidP="000D0894">
            <w:pPr>
              <w:pStyle w:val="TAC"/>
              <w:rPr>
                <w:color w:val="FF0000"/>
              </w:rPr>
            </w:pPr>
            <w:r w:rsidRPr="000D0894">
              <w:rPr>
                <w:color w:val="FF0000"/>
              </w:rPr>
              <w:t>≥0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8ED4C8" w14:textId="66E0FAA5" w:rsidR="000D0894" w:rsidRPr="000D0894" w:rsidRDefault="000D0894" w:rsidP="000D0894">
            <w:pPr>
              <w:pStyle w:val="TAC"/>
              <w:rPr>
                <w:color w:val="FF0000"/>
              </w:rPr>
            </w:pPr>
            <w:r w:rsidRPr="000D0894">
              <w:rPr>
                <w:color w:val="FF0000"/>
              </w:rPr>
              <w:t>≥8.64, &lt;9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85E1FF" w14:textId="51756C93" w:rsidR="000D0894" w:rsidRPr="000D0894" w:rsidRDefault="000D0894" w:rsidP="000D0894">
            <w:pPr>
              <w:pStyle w:val="TAC"/>
              <w:rPr>
                <w:color w:val="FF0000"/>
              </w:rPr>
            </w:pPr>
            <w:r w:rsidRPr="000D0894">
              <w:rPr>
                <w:color w:val="FF0000"/>
              </w:rPr>
              <w:t>A4</w:t>
            </w:r>
          </w:p>
        </w:tc>
      </w:tr>
      <w:tr w:rsidR="000D0894" w:rsidRPr="00A1115A" w14:paraId="21DA2B5C" w14:textId="77777777" w:rsidTr="00E462EA">
        <w:trPr>
          <w:trHeight w:val="187"/>
          <w:jc w:val="center"/>
        </w:trPr>
        <w:tc>
          <w:tcPr>
            <w:tcW w:w="1440" w:type="dxa"/>
            <w:tcBorders>
              <w:bottom w:val="nil"/>
            </w:tcBorders>
            <w:shd w:val="clear" w:color="auto" w:fill="auto"/>
            <w:vAlign w:val="center"/>
          </w:tcPr>
          <w:p w14:paraId="7C8D0D07" w14:textId="77777777" w:rsidR="000D0894" w:rsidRPr="00A1115A" w:rsidRDefault="000D0894" w:rsidP="000D0894">
            <w:pPr>
              <w:pStyle w:val="TAC"/>
              <w:rPr>
                <w:lang w:eastAsia="zh-CN"/>
              </w:rPr>
            </w:pPr>
            <w:r w:rsidRPr="00A1115A">
              <w:t>20MHz</w:t>
            </w:r>
          </w:p>
        </w:tc>
        <w:tc>
          <w:tcPr>
            <w:tcW w:w="267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39B6AF" w14:textId="77777777" w:rsidR="000D0894" w:rsidRPr="00A1115A" w:rsidRDefault="000D0894" w:rsidP="000D0894">
            <w:pPr>
              <w:pStyle w:val="TAC"/>
            </w:pPr>
            <w:r>
              <w:t>≤3.42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223C34" w14:textId="77777777" w:rsidR="000D0894" w:rsidRPr="00A1115A" w:rsidRDefault="000D0894" w:rsidP="000D0894">
            <w:pPr>
              <w:pStyle w:val="TAC"/>
            </w:pPr>
            <w:r w:rsidRPr="00A1115A">
              <w:t>&lt;1.8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6C6E8E" w14:textId="77777777" w:rsidR="000D0894" w:rsidRPr="00A1115A" w:rsidRDefault="000D0894" w:rsidP="000D0894">
            <w:pPr>
              <w:pStyle w:val="TAC"/>
            </w:pPr>
            <w:r w:rsidRPr="00A1115A">
              <w:t>A3</w:t>
            </w:r>
          </w:p>
        </w:tc>
      </w:tr>
      <w:tr w:rsidR="000D0894" w:rsidRPr="00A1115A" w14:paraId="37700D66" w14:textId="77777777" w:rsidTr="0033574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9BE1FF2" w14:textId="77777777" w:rsidR="000D0894" w:rsidRPr="00A1115A" w:rsidRDefault="000D0894" w:rsidP="000D0894">
            <w:pPr>
              <w:pStyle w:val="TAC"/>
              <w:rPr>
                <w:lang w:eastAsia="zh-CN"/>
              </w:rPr>
            </w:pPr>
          </w:p>
        </w:tc>
        <w:tc>
          <w:tcPr>
            <w:tcW w:w="267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DC513F" w14:textId="77777777" w:rsidR="000D0894" w:rsidRPr="00A1115A" w:rsidRDefault="000D0894" w:rsidP="000D0894">
            <w:pPr>
              <w:pStyle w:val="TAC"/>
            </w:pPr>
            <w:r>
              <w:t>≥0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25988F" w14:textId="77777777" w:rsidR="000D0894" w:rsidRPr="00A1115A" w:rsidRDefault="000D0894" w:rsidP="000D0894">
            <w:pPr>
              <w:pStyle w:val="TAC"/>
            </w:pPr>
            <w:r w:rsidRPr="00A1115A">
              <w:t>≥9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5A620B" w14:textId="77777777" w:rsidR="000D0894" w:rsidRPr="00A1115A" w:rsidRDefault="000D0894" w:rsidP="000D0894">
            <w:pPr>
              <w:pStyle w:val="TAC"/>
            </w:pPr>
            <w:r w:rsidRPr="00A1115A">
              <w:t>A2</w:t>
            </w:r>
          </w:p>
        </w:tc>
      </w:tr>
      <w:tr w:rsidR="00335748" w:rsidRPr="00A1115A" w14:paraId="7CBCB775" w14:textId="77777777" w:rsidTr="0033574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57F2649" w14:textId="77777777" w:rsidR="00335748" w:rsidRPr="00A1115A" w:rsidRDefault="00335748" w:rsidP="00335748">
            <w:pPr>
              <w:pStyle w:val="TAC"/>
              <w:rPr>
                <w:lang w:eastAsia="zh-CN"/>
              </w:rPr>
            </w:pPr>
          </w:p>
        </w:tc>
        <w:tc>
          <w:tcPr>
            <w:tcW w:w="267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CA4F2" w14:textId="209DBD37" w:rsidR="00335748" w:rsidRDefault="00335748" w:rsidP="00335748">
            <w:pPr>
              <w:pStyle w:val="TAC"/>
            </w:pPr>
            <w:r w:rsidRPr="00D31FD9">
              <w:rPr>
                <w:color w:val="FF0000"/>
              </w:rPr>
              <w:t>≤</w:t>
            </w:r>
            <w:r w:rsidR="00021452">
              <w:rPr>
                <w:color w:val="FF0000"/>
              </w:rPr>
              <w:t>3.42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80BD5D" w14:textId="3859A264" w:rsidR="00335748" w:rsidRPr="00A1115A" w:rsidRDefault="00335748" w:rsidP="00335748">
            <w:pPr>
              <w:pStyle w:val="TAC"/>
            </w:pPr>
            <w:r w:rsidRPr="00D31FD9">
              <w:rPr>
                <w:color w:val="FF0000"/>
              </w:rPr>
              <w:t>≥1.8, &lt;3.6e6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ED96BD" w14:textId="61B7A2AE" w:rsidR="00335748" w:rsidRPr="00A1115A" w:rsidRDefault="00335748" w:rsidP="00335748">
            <w:pPr>
              <w:pStyle w:val="TAC"/>
            </w:pPr>
            <w:r w:rsidRPr="00D31FD9">
              <w:rPr>
                <w:color w:val="FF0000"/>
              </w:rPr>
              <w:t>A4</w:t>
            </w:r>
          </w:p>
        </w:tc>
      </w:tr>
      <w:tr w:rsidR="00335748" w:rsidRPr="00A1115A" w14:paraId="5DEBBF2E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</w:tcBorders>
            <w:shd w:val="clear" w:color="auto" w:fill="auto"/>
            <w:vAlign w:val="center"/>
          </w:tcPr>
          <w:p w14:paraId="26E9BE90" w14:textId="77777777" w:rsidR="00335748" w:rsidRPr="00A1115A" w:rsidRDefault="00335748" w:rsidP="00335748">
            <w:pPr>
              <w:pStyle w:val="TAC"/>
              <w:rPr>
                <w:lang w:eastAsia="zh-CN"/>
              </w:rPr>
            </w:pPr>
          </w:p>
        </w:tc>
        <w:tc>
          <w:tcPr>
            <w:tcW w:w="267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4070C7" w14:textId="5CE8CA92" w:rsidR="00335748" w:rsidRDefault="00335748" w:rsidP="00335748">
            <w:pPr>
              <w:pStyle w:val="TAC"/>
            </w:pPr>
            <w:r w:rsidRPr="000D0894">
              <w:rPr>
                <w:color w:val="FF0000"/>
              </w:rPr>
              <w:t>≥0</w:t>
            </w:r>
          </w:p>
        </w:tc>
        <w:tc>
          <w:tcPr>
            <w:tcW w:w="279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3373A8" w14:textId="69B02950" w:rsidR="00335748" w:rsidRPr="00A1115A" w:rsidRDefault="00335748" w:rsidP="00335748">
            <w:pPr>
              <w:pStyle w:val="TAC"/>
            </w:pPr>
            <w:r w:rsidRPr="000D0894">
              <w:rPr>
                <w:color w:val="FF0000"/>
              </w:rPr>
              <w:t>≥8.64, &lt;9</w:t>
            </w:r>
          </w:p>
        </w:tc>
        <w:tc>
          <w:tcPr>
            <w:tcW w:w="8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E8ED7E" w14:textId="262DDFF2" w:rsidR="00335748" w:rsidRPr="00A1115A" w:rsidRDefault="00335748" w:rsidP="00335748">
            <w:pPr>
              <w:pStyle w:val="TAC"/>
            </w:pPr>
            <w:r w:rsidRPr="000D0894">
              <w:rPr>
                <w:color w:val="FF0000"/>
              </w:rPr>
              <w:t>A4</w:t>
            </w:r>
          </w:p>
        </w:tc>
      </w:tr>
    </w:tbl>
    <w:p w14:paraId="60BECDE1" w14:textId="77777777" w:rsidR="00882810" w:rsidRPr="00A1115A" w:rsidRDefault="00882810" w:rsidP="00882810">
      <w:pPr>
        <w:rPr>
          <w:lang w:val="en-US"/>
        </w:rPr>
      </w:pPr>
    </w:p>
    <w:p w14:paraId="12ED2A0D" w14:textId="5C764B3B" w:rsidR="00882810" w:rsidRPr="00A1115A" w:rsidRDefault="00882810" w:rsidP="00882810">
      <w:pPr>
        <w:pStyle w:val="TH"/>
      </w:pPr>
      <w:r w:rsidRPr="00A1115A">
        <w:t xml:space="preserve">Table </w:t>
      </w:r>
      <w:r w:rsidR="009D1CF4" w:rsidRPr="009D1CF4">
        <w:rPr>
          <w:lang w:val="en-US"/>
        </w:rPr>
        <w:t>6</w:t>
      </w:r>
      <w:r w:rsidRPr="00A1115A">
        <w:t>: A-MPR for NS_14</w:t>
      </w:r>
    </w:p>
    <w:tbl>
      <w:tblPr>
        <w:tblW w:w="7229" w:type="dxa"/>
        <w:jc w:val="center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00"/>
        <w:gridCol w:w="1252"/>
        <w:gridCol w:w="1259"/>
        <w:gridCol w:w="1259"/>
        <w:gridCol w:w="1259"/>
      </w:tblGrid>
      <w:tr w:rsidR="00070C02" w:rsidRPr="00A1115A" w14:paraId="02F134CE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2EB1F" w14:textId="77777777" w:rsidR="00070C02" w:rsidRPr="00A1115A" w:rsidRDefault="00070C02" w:rsidP="00070C02">
            <w:pPr>
              <w:pStyle w:val="TAH"/>
            </w:pPr>
            <w:r w:rsidRPr="00A1115A">
              <w:t>Modulation/Waveform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6B2D927" w14:textId="77777777" w:rsidR="00070C02" w:rsidRPr="00A1115A" w:rsidRDefault="00070C02" w:rsidP="00070C02">
            <w:pPr>
              <w:pStyle w:val="TAH"/>
            </w:pPr>
            <w:r w:rsidRPr="00A1115A">
              <w:t>A1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41A5A6" w14:textId="77777777" w:rsidR="00070C02" w:rsidRPr="00A1115A" w:rsidRDefault="00070C02" w:rsidP="00070C02">
            <w:pPr>
              <w:pStyle w:val="TAH"/>
            </w:pPr>
            <w:r w:rsidRPr="00A1115A">
              <w:t>A2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38FDB" w14:textId="5EF7A30E" w:rsidR="00070C02" w:rsidRPr="00A1115A" w:rsidRDefault="00070C02" w:rsidP="00070C02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A3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CD481" w14:textId="3AD90B1D" w:rsidR="00070C02" w:rsidRPr="00070C02" w:rsidRDefault="00070C02" w:rsidP="00070C02">
            <w:pPr>
              <w:pStyle w:val="TAH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A</w:t>
            </w:r>
            <w:r w:rsidR="00316577">
              <w:rPr>
                <w:rFonts w:eastAsia="Yu Mincho"/>
                <w:color w:val="FF0000"/>
              </w:rPr>
              <w:t>4</w:t>
            </w:r>
          </w:p>
        </w:tc>
      </w:tr>
      <w:tr w:rsidR="00070C02" w:rsidRPr="00A1115A" w14:paraId="0BDC639D" w14:textId="77777777" w:rsidTr="00070C02">
        <w:trPr>
          <w:jc w:val="center"/>
        </w:trPr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837170" w14:textId="77777777" w:rsidR="00070C02" w:rsidRPr="00A1115A" w:rsidRDefault="00070C02" w:rsidP="00070C02">
            <w:pPr>
              <w:pStyle w:val="TAH"/>
              <w:rPr>
                <w:lang w:eastAsia="ko-KR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FA3D525" w14:textId="77777777" w:rsidR="00070C02" w:rsidRPr="00A1115A" w:rsidRDefault="00070C02" w:rsidP="00070C02">
            <w:pPr>
              <w:pStyle w:val="TAH"/>
            </w:pPr>
            <w:r w:rsidRPr="00A1115A"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34B5CB" w14:textId="77777777" w:rsidR="00070C02" w:rsidRPr="00A1115A" w:rsidRDefault="00070C02" w:rsidP="00070C02">
            <w:pPr>
              <w:pStyle w:val="TAH"/>
            </w:pPr>
            <w:r w:rsidRPr="00A1115A">
              <w:t>Outer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81C33" w14:textId="3EE24173" w:rsidR="00070C02" w:rsidRPr="00A1115A" w:rsidRDefault="00070C02" w:rsidP="00070C02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2F2647" w14:textId="0F72A106" w:rsidR="00070C02" w:rsidRPr="00070C02" w:rsidRDefault="00070C02" w:rsidP="00070C02">
            <w:pPr>
              <w:pStyle w:val="TAH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Outer/Inner</w:t>
            </w:r>
          </w:p>
        </w:tc>
      </w:tr>
      <w:tr w:rsidR="00070C02" w:rsidRPr="00A1115A" w14:paraId="29C8940B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E62E24" w14:textId="77777777" w:rsidR="00070C02" w:rsidRPr="00A1115A" w:rsidRDefault="00070C02" w:rsidP="00070C02">
            <w:pPr>
              <w:pStyle w:val="TAC"/>
            </w:pPr>
            <w:r w:rsidRPr="00A1115A">
              <w:t>DFT-s-OFDM PI/2 BPSK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84E615" w14:textId="33D39FC5" w:rsidR="00070C02" w:rsidRPr="00A1115A" w:rsidRDefault="00070C02" w:rsidP="00070C02">
            <w:pPr>
              <w:pStyle w:val="TAC"/>
            </w:pPr>
            <w:r w:rsidRPr="00A1115A">
              <w:t>≤ 3</w:t>
            </w:r>
            <w:r w:rsidR="005369E3">
              <w:t xml:space="preserve"> </w:t>
            </w:r>
            <w:r w:rsidR="005369E3" w:rsidRPr="00502D7C">
              <w:rPr>
                <w:color w:val="FF0000"/>
              </w:rPr>
              <w:t>+1.</w:t>
            </w:r>
            <w:r w:rsidR="00A33E4A">
              <w:rPr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7B86A6" w14:textId="13F980B6" w:rsidR="00070C02" w:rsidRPr="00A1115A" w:rsidRDefault="00070C02" w:rsidP="00070C02">
            <w:pPr>
              <w:pStyle w:val="TAC"/>
            </w:pPr>
            <w:r w:rsidRPr="00A1115A">
              <w:t>≤ 2</w:t>
            </w:r>
            <w:r w:rsidR="005369E3">
              <w:t xml:space="preserve"> </w:t>
            </w:r>
            <w:r w:rsidR="005369E3" w:rsidRPr="00502D7C">
              <w:rPr>
                <w:color w:val="FF0000"/>
              </w:rPr>
              <w:t>+1.</w:t>
            </w:r>
            <w:r w:rsidR="005369E3">
              <w:rPr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AFAB0" w14:textId="5B75D5FA" w:rsidR="00070C02" w:rsidRPr="00A1115A" w:rsidRDefault="00070C02" w:rsidP="00070C02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3</w:t>
            </w:r>
            <w:r w:rsidR="00021452">
              <w:rPr>
                <w:rFonts w:eastAsia="Yu Mincho"/>
              </w:rPr>
              <w:t xml:space="preserve"> </w:t>
            </w:r>
            <w:r w:rsidR="00021452" w:rsidRPr="00021452">
              <w:rPr>
                <w:rFonts w:eastAsia="Yu Mincho"/>
                <w:color w:val="FF0000"/>
              </w:rPr>
              <w:t>+1.</w:t>
            </w:r>
            <w:r w:rsidR="00021452">
              <w:rPr>
                <w:rFonts w:eastAsia="Yu Mincho"/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97209" w14:textId="6429E433" w:rsidR="00070C02" w:rsidRPr="00070C02" w:rsidRDefault="00070C02" w:rsidP="00070C02">
            <w:pPr>
              <w:pStyle w:val="TAC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070C02" w:rsidRPr="00A1115A" w14:paraId="0C285840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E43C7F" w14:textId="77777777" w:rsidR="00070C02" w:rsidRPr="00A1115A" w:rsidRDefault="00070C02" w:rsidP="00070C02">
            <w:pPr>
              <w:pStyle w:val="TAC"/>
            </w:pPr>
            <w:r w:rsidRPr="00A1115A">
              <w:t>DFT-s-OFDM QPSK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F18716" w14:textId="508D93D1" w:rsidR="00070C02" w:rsidRPr="00A1115A" w:rsidRDefault="00070C02" w:rsidP="00070C02">
            <w:pPr>
              <w:pStyle w:val="TAC"/>
            </w:pPr>
            <w:r w:rsidRPr="00A1115A">
              <w:t>≤ 3</w:t>
            </w:r>
            <w:r w:rsidR="005369E3">
              <w:t xml:space="preserve"> </w:t>
            </w:r>
            <w:r w:rsidR="005369E3" w:rsidRPr="00502D7C">
              <w:rPr>
                <w:color w:val="FF0000"/>
              </w:rPr>
              <w:t>+1.</w:t>
            </w:r>
            <w:r w:rsidR="00A33E4A">
              <w:rPr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D8449D" w14:textId="3AEECF6A" w:rsidR="00070C02" w:rsidRPr="00A1115A" w:rsidRDefault="00070C02" w:rsidP="00070C02">
            <w:pPr>
              <w:pStyle w:val="TAC"/>
            </w:pPr>
            <w:r w:rsidRPr="00A1115A">
              <w:t>≤ 2</w:t>
            </w:r>
            <w:r w:rsidR="005369E3">
              <w:t xml:space="preserve"> </w:t>
            </w:r>
            <w:r w:rsidR="005369E3" w:rsidRPr="00502D7C">
              <w:rPr>
                <w:color w:val="FF0000"/>
              </w:rPr>
              <w:t>+1.</w:t>
            </w:r>
            <w:r w:rsidR="005369E3">
              <w:rPr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AA74F" w14:textId="4089CC12" w:rsidR="00070C02" w:rsidRPr="00A1115A" w:rsidRDefault="00070C02" w:rsidP="00070C02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3</w:t>
            </w:r>
            <w:r w:rsidR="00021452">
              <w:rPr>
                <w:rFonts w:eastAsia="Yu Mincho"/>
              </w:rPr>
              <w:t xml:space="preserve"> </w:t>
            </w:r>
            <w:r w:rsidR="00021452" w:rsidRPr="00021452">
              <w:rPr>
                <w:rFonts w:eastAsia="Yu Mincho"/>
                <w:color w:val="FF0000"/>
              </w:rPr>
              <w:t>+1.</w:t>
            </w:r>
            <w:r w:rsidR="00021452">
              <w:rPr>
                <w:rFonts w:eastAsia="Yu Mincho"/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D0AE9" w14:textId="52601BE3" w:rsidR="00070C02" w:rsidRPr="00070C02" w:rsidRDefault="00070C02" w:rsidP="00070C02">
            <w:pPr>
              <w:pStyle w:val="TAC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070C02" w:rsidRPr="00A1115A" w14:paraId="35DAB5E0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E4D4B" w14:textId="77777777" w:rsidR="00070C02" w:rsidRPr="00A1115A" w:rsidRDefault="00070C02" w:rsidP="00070C02">
            <w:pPr>
              <w:pStyle w:val="TAC"/>
            </w:pPr>
            <w:r w:rsidRPr="00A1115A">
              <w:t>DFT-s-OFDM 16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7F902" w14:textId="7BABAAD6" w:rsidR="00070C02" w:rsidRPr="00A1115A" w:rsidRDefault="00070C02" w:rsidP="00070C02">
            <w:pPr>
              <w:pStyle w:val="TAC"/>
            </w:pPr>
            <w:r w:rsidRPr="00A1115A">
              <w:t>≤ 3</w:t>
            </w:r>
            <w:r w:rsidR="005369E3">
              <w:t xml:space="preserve"> </w:t>
            </w:r>
            <w:r w:rsidR="005369E3" w:rsidRPr="00502D7C">
              <w:rPr>
                <w:color w:val="FF0000"/>
              </w:rPr>
              <w:t>+1.</w:t>
            </w:r>
            <w:r w:rsidR="00A33E4A">
              <w:rPr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8957F" w14:textId="24870E57" w:rsidR="00070C02" w:rsidRPr="00A1115A" w:rsidRDefault="00070C02" w:rsidP="00070C02">
            <w:pPr>
              <w:pStyle w:val="TAC"/>
            </w:pPr>
            <w:r w:rsidRPr="00A1115A">
              <w:t>≤ 2</w:t>
            </w:r>
            <w:r w:rsidR="005369E3">
              <w:t xml:space="preserve"> </w:t>
            </w:r>
            <w:r w:rsidR="005369E3" w:rsidRPr="00502D7C">
              <w:rPr>
                <w:color w:val="FF0000"/>
              </w:rPr>
              <w:t>+1.</w:t>
            </w:r>
            <w:r w:rsidR="005369E3">
              <w:rPr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A1DDD" w14:textId="1A2ADF69" w:rsidR="00070C02" w:rsidRPr="00A1115A" w:rsidRDefault="00070C02" w:rsidP="00070C02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3</w:t>
            </w:r>
            <w:r w:rsidR="00021452">
              <w:rPr>
                <w:rFonts w:eastAsia="Yu Mincho"/>
              </w:rPr>
              <w:t xml:space="preserve"> </w:t>
            </w:r>
            <w:r w:rsidR="00021452" w:rsidRPr="00021452">
              <w:rPr>
                <w:rFonts w:eastAsia="Yu Mincho"/>
                <w:color w:val="FF0000"/>
              </w:rPr>
              <w:t>+1.</w:t>
            </w:r>
            <w:r w:rsidR="00021452">
              <w:rPr>
                <w:rFonts w:eastAsia="Yu Mincho"/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C1CD4" w14:textId="3591655B" w:rsidR="00070C02" w:rsidRPr="00070C02" w:rsidRDefault="00070C02" w:rsidP="00070C02">
            <w:pPr>
              <w:pStyle w:val="TAC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070C02" w:rsidRPr="00A1115A" w14:paraId="31E367F3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02972" w14:textId="77777777" w:rsidR="00070C02" w:rsidRPr="00A1115A" w:rsidRDefault="00070C02" w:rsidP="00070C02">
            <w:pPr>
              <w:pStyle w:val="TAC"/>
            </w:pPr>
            <w:r w:rsidRPr="00A1115A">
              <w:t>DFT-s-OFDM 64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2B070" w14:textId="557812A5" w:rsidR="00070C02" w:rsidRPr="00A1115A" w:rsidRDefault="00070C02" w:rsidP="00070C02">
            <w:pPr>
              <w:pStyle w:val="TAC"/>
            </w:pPr>
            <w:r w:rsidRPr="00A1115A">
              <w:t>≤ 3</w:t>
            </w:r>
            <w:r w:rsidR="005369E3">
              <w:t xml:space="preserve"> </w:t>
            </w:r>
            <w:r w:rsidR="005369E3" w:rsidRPr="00502D7C">
              <w:rPr>
                <w:color w:val="FF0000"/>
              </w:rPr>
              <w:t>+1.</w:t>
            </w:r>
            <w:r w:rsidR="00A33E4A">
              <w:rPr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7911B" w14:textId="77777777" w:rsidR="00070C02" w:rsidRPr="00A1115A" w:rsidRDefault="00070C02" w:rsidP="00070C02">
            <w:pPr>
              <w:pStyle w:val="TAC"/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2DFDD" w14:textId="391566E1" w:rsidR="00070C02" w:rsidRPr="00A1115A" w:rsidRDefault="00070C02" w:rsidP="00070C02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3</w:t>
            </w:r>
            <w:r w:rsidR="00021452">
              <w:rPr>
                <w:rFonts w:eastAsia="Yu Mincho"/>
              </w:rPr>
              <w:t xml:space="preserve"> </w:t>
            </w:r>
            <w:r w:rsidR="00021452" w:rsidRPr="00021452">
              <w:rPr>
                <w:rFonts w:eastAsia="Yu Mincho"/>
                <w:color w:val="FF0000"/>
              </w:rPr>
              <w:t>+1.</w:t>
            </w:r>
            <w:r w:rsidR="00021452">
              <w:rPr>
                <w:rFonts w:eastAsia="Yu Mincho"/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6792C" w14:textId="21887DE8" w:rsidR="00070C02" w:rsidRPr="00070C02" w:rsidRDefault="00070C02" w:rsidP="00070C02">
            <w:pPr>
              <w:pStyle w:val="TAC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070C02" w:rsidRPr="00A1115A" w14:paraId="40CD05F1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79C62" w14:textId="77777777" w:rsidR="00070C02" w:rsidRPr="00A1115A" w:rsidRDefault="00070C02" w:rsidP="00070C02">
            <w:pPr>
              <w:pStyle w:val="TAC"/>
            </w:pPr>
            <w:r w:rsidRPr="00A1115A">
              <w:t>DFT-s-OFDM 256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743E7" w14:textId="77777777" w:rsidR="00070C02" w:rsidRPr="00A1115A" w:rsidRDefault="00070C02" w:rsidP="00070C02">
            <w:pPr>
              <w:pStyle w:val="TAC"/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4C8C3" w14:textId="77777777" w:rsidR="00070C02" w:rsidRPr="00A1115A" w:rsidRDefault="00070C02" w:rsidP="00070C02">
            <w:pPr>
              <w:pStyle w:val="TAC"/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74883" w14:textId="2347B46F" w:rsidR="00070C02" w:rsidRPr="00A1115A" w:rsidRDefault="00070C02" w:rsidP="00070C02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8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6C47F" w14:textId="4003570C" w:rsidR="00070C02" w:rsidRPr="00070C02" w:rsidRDefault="00070C02" w:rsidP="00070C02">
            <w:pPr>
              <w:pStyle w:val="TAC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≤ 4.5</w:t>
            </w:r>
          </w:p>
        </w:tc>
      </w:tr>
      <w:tr w:rsidR="00D31FD9" w:rsidRPr="00A1115A" w14:paraId="5BCCF778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9C52C" w14:textId="77777777" w:rsidR="00D31FD9" w:rsidRPr="00A1115A" w:rsidRDefault="00D31FD9" w:rsidP="00D31FD9">
            <w:pPr>
              <w:pStyle w:val="TAC"/>
            </w:pPr>
            <w:r w:rsidRPr="00A1115A">
              <w:t>CP-OFDM QPSK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DDB90" w14:textId="3C2E0256" w:rsidR="00D31FD9" w:rsidRPr="00A1115A" w:rsidRDefault="00D31FD9" w:rsidP="00D31FD9">
            <w:pPr>
              <w:pStyle w:val="TAC"/>
            </w:pPr>
            <w:r w:rsidRPr="00A1115A">
              <w:t>≤ 5</w:t>
            </w:r>
            <w:r>
              <w:t xml:space="preserve"> </w:t>
            </w:r>
            <w:r w:rsidRPr="00502D7C">
              <w:rPr>
                <w:color w:val="FF0000"/>
              </w:rPr>
              <w:t>+1.</w:t>
            </w:r>
            <w:r>
              <w:rPr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CEE17" w14:textId="31325FE8" w:rsidR="00D31FD9" w:rsidRPr="00A1115A" w:rsidRDefault="00D31FD9" w:rsidP="00D31FD9">
            <w:pPr>
              <w:pStyle w:val="TAC"/>
            </w:pPr>
            <w:r w:rsidRPr="00A1115A">
              <w:t>≤ 4</w:t>
            </w:r>
            <w:r>
              <w:t xml:space="preserve"> </w:t>
            </w:r>
            <w:r w:rsidRPr="00502D7C">
              <w:rPr>
                <w:color w:val="FF0000"/>
              </w:rPr>
              <w:t>+1.0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1C2A7" w14:textId="0AC44831" w:rsidR="00D31FD9" w:rsidRPr="00A1115A" w:rsidRDefault="00D31FD9" w:rsidP="00D31FD9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5</w:t>
            </w:r>
            <w:r w:rsidR="00021452">
              <w:rPr>
                <w:rFonts w:eastAsia="Yu Mincho"/>
              </w:rPr>
              <w:t xml:space="preserve"> </w:t>
            </w:r>
            <w:r w:rsidR="00021452" w:rsidRPr="0027637D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6CCD6" w14:textId="572C822C" w:rsidR="00D31FD9" w:rsidRPr="00070C02" w:rsidRDefault="00D31FD9" w:rsidP="00D31FD9">
            <w:pPr>
              <w:pStyle w:val="TAC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D31FD9" w:rsidRPr="00A1115A" w14:paraId="1A213510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EAC9B" w14:textId="77777777" w:rsidR="00D31FD9" w:rsidRPr="00A1115A" w:rsidRDefault="00D31FD9" w:rsidP="00D31FD9">
            <w:pPr>
              <w:pStyle w:val="TAC"/>
            </w:pPr>
            <w:r w:rsidRPr="00A1115A">
              <w:t>CP-OFDM 16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0935F" w14:textId="7CC05EE6" w:rsidR="00D31FD9" w:rsidRPr="00A1115A" w:rsidRDefault="00D31FD9" w:rsidP="00D31FD9">
            <w:pPr>
              <w:pStyle w:val="TAC"/>
            </w:pPr>
            <w:r w:rsidRPr="00A1115A">
              <w:t>≤ 5</w:t>
            </w:r>
            <w:r>
              <w:t xml:space="preserve"> </w:t>
            </w:r>
            <w:r w:rsidRPr="00502D7C">
              <w:rPr>
                <w:color w:val="FF0000"/>
              </w:rPr>
              <w:t>+1.</w:t>
            </w:r>
            <w:r>
              <w:rPr>
                <w:color w:val="FF0000"/>
              </w:rPr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26DEA" w14:textId="3C148FDE" w:rsidR="00D31FD9" w:rsidRPr="00A1115A" w:rsidRDefault="00D31FD9" w:rsidP="00D31FD9">
            <w:pPr>
              <w:pStyle w:val="TAC"/>
            </w:pPr>
            <w:r w:rsidRPr="00A1115A">
              <w:t>≤ 4</w:t>
            </w:r>
            <w:r>
              <w:t xml:space="preserve"> </w:t>
            </w:r>
            <w:r w:rsidRPr="00502D7C">
              <w:rPr>
                <w:color w:val="FF0000"/>
              </w:rPr>
              <w:t>+1.0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BB59F" w14:textId="7796952D" w:rsidR="00D31FD9" w:rsidRPr="00A1115A" w:rsidRDefault="00D31FD9" w:rsidP="00D31FD9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5</w:t>
            </w:r>
            <w:r w:rsidR="0027637D">
              <w:rPr>
                <w:rFonts w:eastAsia="Yu Mincho"/>
              </w:rPr>
              <w:t xml:space="preserve"> </w:t>
            </w:r>
            <w:r w:rsidR="0027637D" w:rsidRPr="0027637D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F9202" w14:textId="446960FD" w:rsidR="00D31FD9" w:rsidRPr="00070C02" w:rsidRDefault="00D31FD9" w:rsidP="00D31FD9">
            <w:pPr>
              <w:pStyle w:val="TAC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D31FD9" w:rsidRPr="00A1115A" w14:paraId="394615A1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D7498" w14:textId="77777777" w:rsidR="00D31FD9" w:rsidRPr="00A1115A" w:rsidRDefault="00D31FD9" w:rsidP="00D31FD9">
            <w:pPr>
              <w:pStyle w:val="TAC"/>
            </w:pPr>
            <w:r w:rsidRPr="00A1115A">
              <w:t>CP-OFDM 64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E8D29" w14:textId="4C25D535" w:rsidR="00D31FD9" w:rsidRPr="00A1115A" w:rsidRDefault="00D31FD9" w:rsidP="00D31FD9">
            <w:pPr>
              <w:pStyle w:val="TAC"/>
            </w:pPr>
            <w:r w:rsidRPr="00A1115A">
              <w:t>≤ 6</w:t>
            </w:r>
            <w:r w:rsidR="000D0894">
              <w:t xml:space="preserve"> </w:t>
            </w:r>
            <w:r w:rsidR="000D0894" w:rsidRPr="00D035B0">
              <w:rPr>
                <w:color w:val="FF0000"/>
              </w:rPr>
              <w:t>+</w:t>
            </w:r>
            <w:r w:rsidR="000D0894" w:rsidRPr="000D0894">
              <w:rPr>
                <w:color w:val="FF0000"/>
              </w:rPr>
              <w:t>0.5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2A4299" w14:textId="1DCC3628" w:rsidR="00D31FD9" w:rsidRPr="00A1115A" w:rsidRDefault="00D31FD9" w:rsidP="00D31FD9">
            <w:pPr>
              <w:pStyle w:val="TAC"/>
            </w:pPr>
            <w:r w:rsidRPr="00502D7C">
              <w:rPr>
                <w:color w:val="FF0000"/>
              </w:rPr>
              <w:t>≤ 5.0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54560" w14:textId="5A8472BC" w:rsidR="00D31FD9" w:rsidRPr="00A1115A" w:rsidRDefault="00D31FD9" w:rsidP="00D31FD9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6</w:t>
            </w:r>
            <w:r w:rsidR="0027637D">
              <w:rPr>
                <w:rFonts w:eastAsia="Yu Mincho"/>
              </w:rPr>
              <w:t xml:space="preserve"> </w:t>
            </w:r>
            <w:r w:rsidR="0027637D" w:rsidRPr="0027637D">
              <w:rPr>
                <w:rFonts w:eastAsia="Yu Mincho"/>
                <w:color w:val="FF0000"/>
              </w:rPr>
              <w:t>+</w:t>
            </w:r>
            <w:r w:rsidR="0027637D">
              <w:rPr>
                <w:rFonts w:eastAsia="Yu Mincho"/>
                <w:color w:val="FF0000"/>
              </w:rPr>
              <w:t>0</w:t>
            </w:r>
            <w:r w:rsidR="0027637D" w:rsidRPr="0027637D">
              <w:rPr>
                <w:rFonts w:eastAsia="Yu Mincho"/>
                <w:color w:val="FF0000"/>
              </w:rPr>
              <w:t>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9C637" w14:textId="074B19F5" w:rsidR="00D31FD9" w:rsidRPr="00070C02" w:rsidRDefault="00D31FD9" w:rsidP="00D31FD9">
            <w:pPr>
              <w:pStyle w:val="TAC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  <w:r>
              <w:rPr>
                <w:rFonts w:eastAsia="Yu Mincho"/>
                <w:color w:val="FF0000"/>
              </w:rPr>
              <w:t>.5</w:t>
            </w:r>
          </w:p>
        </w:tc>
      </w:tr>
      <w:tr w:rsidR="00D31FD9" w:rsidRPr="00A1115A" w14:paraId="427AB5AE" w14:textId="77777777" w:rsidTr="00070C02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89FAC" w14:textId="77777777" w:rsidR="00D31FD9" w:rsidRPr="00A1115A" w:rsidRDefault="00D31FD9" w:rsidP="00D31FD9">
            <w:pPr>
              <w:pStyle w:val="TAC"/>
            </w:pPr>
            <w:r w:rsidRPr="00A1115A">
              <w:t>CP-OFDM 256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26FB0" w14:textId="77777777" w:rsidR="00D31FD9" w:rsidRPr="00A1115A" w:rsidRDefault="00D31FD9" w:rsidP="00D31FD9">
            <w:pPr>
              <w:pStyle w:val="TAC"/>
            </w:pPr>
            <w:r w:rsidRPr="00A1115A">
              <w:t>≤ 8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3837D" w14:textId="77777777" w:rsidR="00D31FD9" w:rsidRPr="00A1115A" w:rsidRDefault="00D31FD9" w:rsidP="00D31FD9">
            <w:pPr>
              <w:pStyle w:val="TAC"/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A977B" w14:textId="16C91195" w:rsidR="00D31FD9" w:rsidRPr="00A1115A" w:rsidRDefault="00D31FD9" w:rsidP="00D31FD9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8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81000" w14:textId="341A026D" w:rsidR="00D31FD9" w:rsidRPr="00070C02" w:rsidRDefault="00D31FD9" w:rsidP="00D31FD9">
            <w:pPr>
              <w:pStyle w:val="TAC"/>
              <w:rPr>
                <w:color w:val="FF0000"/>
              </w:rPr>
            </w:pPr>
            <w:r w:rsidRPr="00070C02">
              <w:rPr>
                <w:rFonts w:eastAsia="Yu Mincho"/>
                <w:color w:val="FF0000"/>
              </w:rPr>
              <w:t xml:space="preserve">≤ </w:t>
            </w:r>
            <w:r>
              <w:rPr>
                <w:rFonts w:eastAsia="Yu Mincho"/>
                <w:color w:val="FF0000"/>
              </w:rPr>
              <w:t>6.5</w:t>
            </w:r>
          </w:p>
        </w:tc>
      </w:tr>
    </w:tbl>
    <w:p w14:paraId="4CB96981" w14:textId="77777777" w:rsidR="00882810" w:rsidRDefault="00882810" w:rsidP="007C414D">
      <w:pPr>
        <w:rPr>
          <w:rFonts w:asciiTheme="minorHAnsi" w:eastAsiaTheme="minorHAnsi" w:hAnsiTheme="minorHAnsi" w:cstheme="minorBidi"/>
          <w:kern w:val="2"/>
          <w:sz w:val="22"/>
          <w:szCs w:val="22"/>
          <w:lang w:val="en-US"/>
          <w14:ligatures w14:val="standardContextu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5B76E0" w14:paraId="376D932D" w14:textId="77777777" w:rsidTr="005B76E0">
        <w:tc>
          <w:tcPr>
            <w:tcW w:w="4815" w:type="dxa"/>
          </w:tcPr>
          <w:p w14:paraId="25ADE251" w14:textId="49D7B5AF" w:rsidR="005B76E0" w:rsidRDefault="00DF7B81" w:rsidP="003D7EE1">
            <w:pPr>
              <w:pStyle w:val="Proposal"/>
              <w:ind w:left="0" w:firstLine="0"/>
            </w:pPr>
            <w:r w:rsidRPr="00DF7B81">
              <w:rPr>
                <w:noProof/>
              </w:rPr>
              <w:lastRenderedPageBreak/>
              <w:drawing>
                <wp:inline distT="0" distB="0" distL="0" distR="0" wp14:anchorId="7361C679" wp14:editId="76055D2B">
                  <wp:extent cx="2880000" cy="2357531"/>
                  <wp:effectExtent l="0" t="0" r="3175" b="5080"/>
                  <wp:docPr id="4864092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409298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57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1ACFF819" w14:textId="2884A2C0" w:rsidR="005B76E0" w:rsidRDefault="00DF7B81" w:rsidP="003D7EE1">
            <w:pPr>
              <w:pStyle w:val="Proposal"/>
              <w:ind w:left="0" w:firstLine="0"/>
            </w:pPr>
            <w:r w:rsidRPr="00DF7B81">
              <w:rPr>
                <w:noProof/>
              </w:rPr>
              <w:drawing>
                <wp:inline distT="0" distB="0" distL="0" distR="0" wp14:anchorId="036465D0" wp14:editId="357A6F37">
                  <wp:extent cx="2880000" cy="2338413"/>
                  <wp:effectExtent l="0" t="0" r="3175" b="0"/>
                  <wp:docPr id="2386787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678722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38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76E0" w14:paraId="134472B2" w14:textId="77777777" w:rsidTr="005B76E0">
        <w:tc>
          <w:tcPr>
            <w:tcW w:w="4815" w:type="dxa"/>
          </w:tcPr>
          <w:p w14:paraId="2878D368" w14:textId="7A2F3C76" w:rsidR="005B76E0" w:rsidRDefault="00DF7B81" w:rsidP="003D7EE1">
            <w:pPr>
              <w:pStyle w:val="Proposal"/>
              <w:ind w:left="0" w:firstLine="0"/>
            </w:pPr>
            <w:r w:rsidRPr="00DF7B81">
              <w:rPr>
                <w:noProof/>
              </w:rPr>
              <w:drawing>
                <wp:inline distT="0" distB="0" distL="0" distR="0" wp14:anchorId="012F6160" wp14:editId="218E4B56">
                  <wp:extent cx="2880000" cy="2359622"/>
                  <wp:effectExtent l="0" t="0" r="3175" b="3175"/>
                  <wp:docPr id="12695437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54377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59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3E530DC7" w14:textId="22B73A54" w:rsidR="005B76E0" w:rsidRDefault="00DF7B81" w:rsidP="003D7EE1">
            <w:pPr>
              <w:pStyle w:val="Proposal"/>
              <w:ind w:left="0" w:firstLine="0"/>
            </w:pPr>
            <w:r w:rsidRPr="00DF7B81">
              <w:rPr>
                <w:noProof/>
              </w:rPr>
              <w:drawing>
                <wp:inline distT="0" distB="0" distL="0" distR="0" wp14:anchorId="6A45650E" wp14:editId="058D332D">
                  <wp:extent cx="2880000" cy="2342894"/>
                  <wp:effectExtent l="0" t="0" r="3175" b="0"/>
                  <wp:docPr id="20068793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879376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42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76E0" w14:paraId="7D5BDB8B" w14:textId="77777777" w:rsidTr="005B76E0">
        <w:tc>
          <w:tcPr>
            <w:tcW w:w="4815" w:type="dxa"/>
          </w:tcPr>
          <w:p w14:paraId="6D8079F6" w14:textId="32AFC342" w:rsidR="005B76E0" w:rsidRDefault="00EC1D33" w:rsidP="00EC1D33">
            <w:pPr>
              <w:pStyle w:val="Proposal"/>
              <w:ind w:left="0" w:firstLine="0"/>
              <w:jc w:val="center"/>
            </w:pPr>
            <w:r w:rsidRPr="00EC1D33">
              <w:rPr>
                <w:noProof/>
              </w:rPr>
              <w:drawing>
                <wp:inline distT="0" distB="0" distL="0" distR="0" wp14:anchorId="1BE29053" wp14:editId="01955764">
                  <wp:extent cx="2880000" cy="2330049"/>
                  <wp:effectExtent l="0" t="0" r="3175" b="0"/>
                  <wp:docPr id="7742851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28516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3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74D3D33E" w14:textId="73AA57C8" w:rsidR="005B76E0" w:rsidRDefault="00EC1D33" w:rsidP="003D7EE1">
            <w:pPr>
              <w:pStyle w:val="Proposal"/>
              <w:ind w:left="0" w:firstLine="0"/>
            </w:pPr>
            <w:r w:rsidRPr="00EC1D33">
              <w:rPr>
                <w:noProof/>
              </w:rPr>
              <w:drawing>
                <wp:inline distT="0" distB="0" distL="0" distR="0" wp14:anchorId="68F67B6E" wp14:editId="5F99130B">
                  <wp:extent cx="2880000" cy="2290617"/>
                  <wp:effectExtent l="0" t="0" r="3175" b="0"/>
                  <wp:docPr id="20717893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789323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290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C24B22" w14:textId="77777777" w:rsidR="00723AB5" w:rsidRDefault="00723AB5" w:rsidP="003D7EE1">
      <w:pPr>
        <w:pStyle w:val="Proposal"/>
        <w:ind w:left="0" w:firstLine="0"/>
      </w:pPr>
    </w:p>
    <w:p w14:paraId="75580DF1" w14:textId="495C12B2" w:rsidR="009D1CF4" w:rsidRPr="00113AE3" w:rsidRDefault="009D1CF4" w:rsidP="009D1CF4">
      <w:pPr>
        <w:pStyle w:val="BodyText"/>
        <w:spacing w:after="0"/>
        <w:rPr>
          <w:lang w:val="en-US" w:eastAsia="zh-CN"/>
        </w:rPr>
      </w:pPr>
      <w:r w:rsidRPr="00113AE3">
        <w:rPr>
          <w:b/>
          <w:bCs/>
          <w:lang w:val="en-US" w:eastAsia="zh-CN"/>
        </w:rPr>
        <w:t xml:space="preserve">Proposal </w:t>
      </w:r>
      <w:r>
        <w:rPr>
          <w:b/>
          <w:bCs/>
          <w:lang w:val="en-US" w:eastAsia="zh-CN"/>
        </w:rPr>
        <w:t>3</w:t>
      </w:r>
      <w:r w:rsidRPr="00113AE3">
        <w:rPr>
          <w:b/>
          <w:bCs/>
          <w:lang w:val="en-US" w:eastAsia="zh-CN"/>
        </w:rPr>
        <w:t>:</w:t>
      </w:r>
      <w:r>
        <w:rPr>
          <w:lang w:val="en-US" w:eastAsia="zh-CN"/>
        </w:rPr>
        <w:t xml:space="preserve"> Consider Table 5 and Table 6 when specifying PC2 A-MPR for NS_14</w:t>
      </w:r>
    </w:p>
    <w:p w14:paraId="12698676" w14:textId="77777777" w:rsidR="009D1CF4" w:rsidRPr="009D1CF4" w:rsidRDefault="009D1CF4" w:rsidP="003D7EE1">
      <w:pPr>
        <w:pStyle w:val="Proposal"/>
        <w:ind w:left="0" w:firstLine="0"/>
        <w:rPr>
          <w:lang w:val="en-US"/>
        </w:rPr>
      </w:pPr>
    </w:p>
    <w:p w14:paraId="7FBB5DAE" w14:textId="34A8E7D9" w:rsidR="00AE7C53" w:rsidRDefault="00AE7C53" w:rsidP="00AE7C53">
      <w:pPr>
        <w:pStyle w:val="Heading6"/>
      </w:pPr>
      <w:r>
        <w:t>2.3 Simulation results for NS_15</w:t>
      </w:r>
    </w:p>
    <w:p w14:paraId="5205E09C" w14:textId="79A1FFBD" w:rsidR="00AE7C53" w:rsidRPr="004357F6" w:rsidRDefault="00AE7C53" w:rsidP="00AE7C53">
      <w:pPr>
        <w:spacing w:after="180"/>
        <w:jc w:val="both"/>
      </w:pPr>
      <w:r>
        <w:t xml:space="preserve">The simulation results for NS_15 are provided below. The difference between PC3 and the proposal for PC2 is visualised by red colour and indicating the delta A-MPR. The proposals have a maximum delta of </w:t>
      </w:r>
      <w:r w:rsidR="009D1CF4" w:rsidRPr="009D1CF4">
        <w:rPr>
          <w:lang w:val="en-US"/>
        </w:rPr>
        <w:t xml:space="preserve"> </w:t>
      </w:r>
      <w:r>
        <w:t xml:space="preserve">3dB to max(MPR, A-MPR) of PC3. The region A3 provides A-MPR for allocations placed at lower channel edge. The power back-off need of those allocations is driven by C-IM3 which is fixed at 60dBc. Due to this aspect the delta of PC3 and PC2 A-MPR needs to be 3dB. </w:t>
      </w:r>
    </w:p>
    <w:p w14:paraId="728BFED0" w14:textId="77777777" w:rsidR="00AE7C53" w:rsidRDefault="00AE7C53" w:rsidP="003D7EE1">
      <w:pPr>
        <w:pStyle w:val="Proposal"/>
        <w:ind w:left="0" w:firstLine="0"/>
      </w:pPr>
    </w:p>
    <w:p w14:paraId="588750DE" w14:textId="750D79D3" w:rsidR="00882810" w:rsidRPr="00A1115A" w:rsidRDefault="00882810" w:rsidP="00882810">
      <w:pPr>
        <w:pStyle w:val="TH"/>
      </w:pPr>
      <w:r w:rsidRPr="00A1115A">
        <w:lastRenderedPageBreak/>
        <w:t xml:space="preserve">Table </w:t>
      </w:r>
      <w:r w:rsidR="009D1CF4" w:rsidRPr="009D1CF4">
        <w:rPr>
          <w:lang w:val="en-US"/>
        </w:rPr>
        <w:t>7</w:t>
      </w:r>
      <w:r w:rsidRPr="00A1115A">
        <w:t>: A-MPR regions for NS_15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882810" w:rsidRPr="00A1115A" w14:paraId="667BB272" w14:textId="77777777" w:rsidTr="00E462EA">
        <w:trPr>
          <w:trHeight w:val="20"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363A8D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Channel 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6D710E42" w14:textId="77777777" w:rsidR="00882810" w:rsidRPr="00A1115A" w:rsidRDefault="00882810" w:rsidP="00E462EA">
            <w:pPr>
              <w:pStyle w:val="TAH"/>
            </w:pPr>
            <w:r w:rsidRPr="00A1115A">
              <w:t>Carrier Frequency, Fc, 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3CEE6B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RB</w:t>
            </w:r>
            <w:r w:rsidRPr="00A1115A">
              <w:rPr>
                <w:vertAlign w:val="subscript"/>
              </w:rPr>
              <w:t>end</w:t>
            </w:r>
            <w:r w:rsidRPr="00A1115A">
              <w:t>*12*SCS 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933CD7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L</w:t>
            </w:r>
            <w:r w:rsidRPr="00A1115A">
              <w:rPr>
                <w:vertAlign w:val="subscript"/>
              </w:rPr>
              <w:t>CRB</w:t>
            </w:r>
            <w:r w:rsidRPr="00A1115A"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91BFE7" w14:textId="77777777" w:rsidR="00882810" w:rsidRPr="00A1115A" w:rsidRDefault="00882810" w:rsidP="00E462EA">
            <w:pPr>
              <w:pStyle w:val="TAH"/>
              <w:rPr>
                <w:lang w:eastAsia="zh-CN"/>
              </w:rPr>
            </w:pPr>
            <w:r w:rsidRPr="00A1115A">
              <w:t>A-MPR</w:t>
            </w:r>
          </w:p>
        </w:tc>
      </w:tr>
      <w:tr w:rsidR="00882810" w:rsidRPr="00A1115A" w14:paraId="416405E0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2799BBA" w14:textId="77777777" w:rsidR="00882810" w:rsidRPr="00A1115A" w:rsidRDefault="00882810" w:rsidP="00E462EA">
            <w:pPr>
              <w:pStyle w:val="TAC"/>
              <w:rPr>
                <w:rFonts w:cs="Arial"/>
                <w:lang w:eastAsia="zh-CN"/>
              </w:rPr>
            </w:pPr>
            <w:r w:rsidRPr="00A1115A">
              <w:t>5MHz</w:t>
            </w: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7E580004" w14:textId="77777777" w:rsidR="00882810" w:rsidRPr="00A1115A" w:rsidRDefault="00882810" w:rsidP="00E462EA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840.5 &lt; Fc ≤ 846.5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05844E" w14:textId="77777777" w:rsidR="00882810" w:rsidRPr="00A1115A" w:rsidRDefault="00882810" w:rsidP="00E462EA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A1115A">
              <w:t>3.24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158B7" w14:textId="77777777" w:rsidR="00882810" w:rsidRPr="00A1115A" w:rsidRDefault="00882810" w:rsidP="00E462EA">
            <w:pPr>
              <w:pStyle w:val="TAC"/>
            </w:pPr>
            <w:r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A516AE" w14:textId="77777777" w:rsidR="00882810" w:rsidRPr="00A1115A" w:rsidRDefault="00882810" w:rsidP="00E462EA">
            <w:pPr>
              <w:pStyle w:val="TAC"/>
            </w:pPr>
            <w:r w:rsidRPr="00A1115A">
              <w:t>A1</w:t>
            </w:r>
          </w:p>
        </w:tc>
      </w:tr>
      <w:tr w:rsidR="00882810" w:rsidRPr="00A1115A" w14:paraId="1EBB86B8" w14:textId="77777777" w:rsidTr="00A80643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3542352C" w14:textId="77777777" w:rsidR="00882810" w:rsidRPr="00A1115A" w:rsidRDefault="00882810" w:rsidP="00E462EA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47FEA7CF" w14:textId="77777777" w:rsidR="00882810" w:rsidRPr="00A1115A" w:rsidRDefault="00882810" w:rsidP="00E462EA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788D57" w14:textId="77777777" w:rsidR="00882810" w:rsidRPr="00A1115A" w:rsidRDefault="00882810" w:rsidP="00E462EA">
            <w:pPr>
              <w:pStyle w:val="TAC"/>
            </w:pPr>
            <w:r w:rsidRPr="00A1115A">
              <w:rPr>
                <w:rFonts w:cs="Arial"/>
              </w:rPr>
              <w:t>&lt;3.24, ≥2.52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D2ED9E" w14:textId="77777777" w:rsidR="00882810" w:rsidRPr="00A1115A" w:rsidRDefault="00882810" w:rsidP="00E462EA">
            <w:pPr>
              <w:pStyle w:val="TAC"/>
            </w:pPr>
            <w:r w:rsidRPr="008F7B2E">
              <w:t>≥</w:t>
            </w:r>
            <w:r>
              <w:t>1.44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283EB" w14:textId="77777777" w:rsidR="00882810" w:rsidRPr="00A1115A" w:rsidRDefault="00882810" w:rsidP="00E462EA">
            <w:pPr>
              <w:pStyle w:val="TAC"/>
            </w:pPr>
            <w:r w:rsidRPr="00A1115A">
              <w:t>A2</w:t>
            </w:r>
          </w:p>
        </w:tc>
      </w:tr>
      <w:tr w:rsidR="00882810" w:rsidRPr="00A1115A" w14:paraId="27A4D07A" w14:textId="77777777" w:rsidTr="00A80643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1B2C0B1A" w14:textId="77777777" w:rsidR="00882810" w:rsidRPr="00A1115A" w:rsidRDefault="00882810" w:rsidP="00E462EA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03B29826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3AA04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&lt;0.9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1E4ED7" w14:textId="77777777" w:rsidR="00882810" w:rsidRPr="00A1115A" w:rsidRDefault="00882810" w:rsidP="00E462EA">
            <w:pPr>
              <w:pStyle w:val="TAC"/>
            </w:pPr>
            <w:r w:rsidRPr="008F7B2E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C383D1" w14:textId="77777777" w:rsidR="00882810" w:rsidRPr="00A1115A" w:rsidRDefault="00882810" w:rsidP="00E462EA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A3</w:t>
            </w:r>
          </w:p>
        </w:tc>
      </w:tr>
      <w:tr w:rsidR="00B66FE4" w:rsidRPr="00A1115A" w14:paraId="7FF62917" w14:textId="77777777" w:rsidTr="00A80643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6D95E3E" w14:textId="77777777" w:rsidR="00B66FE4" w:rsidRPr="00A1115A" w:rsidRDefault="00B66FE4" w:rsidP="00B66FE4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7C012EA3" w14:textId="77777777" w:rsidR="00B66FE4" w:rsidRPr="00A1115A" w:rsidRDefault="00B66FE4" w:rsidP="00B66FE4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7134F" w14:textId="117F0C4A" w:rsidR="00B66FE4" w:rsidRPr="00060941" w:rsidRDefault="00B66FE4" w:rsidP="00B66FE4">
            <w:pPr>
              <w:pStyle w:val="TAC"/>
              <w:rPr>
                <w:color w:val="FF0000"/>
                <w:lang w:eastAsia="zh-CN"/>
              </w:rPr>
            </w:pPr>
            <w:r w:rsidRPr="00060941">
              <w:rPr>
                <w:rFonts w:cs="Arial"/>
                <w:color w:val="FF0000"/>
              </w:rPr>
              <w:t>&lt;2.53, ≥1.8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C8D5A" w14:textId="0007D49B" w:rsidR="00B66FE4" w:rsidRPr="00060941" w:rsidRDefault="00B66FE4" w:rsidP="00B66FE4">
            <w:pPr>
              <w:pStyle w:val="TAC"/>
              <w:rPr>
                <w:color w:val="FF0000"/>
              </w:rPr>
            </w:pPr>
            <w:r w:rsidRPr="00060941">
              <w:rPr>
                <w:color w:val="FF0000"/>
              </w:rPr>
              <w:t>≥1.44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A76C65" w14:textId="644ECDAB" w:rsidR="00B66FE4" w:rsidRPr="00060941" w:rsidRDefault="00B66FE4" w:rsidP="00B66FE4">
            <w:pPr>
              <w:pStyle w:val="TAC"/>
              <w:rPr>
                <w:color w:val="FF0000"/>
                <w:lang w:eastAsia="zh-CN"/>
              </w:rPr>
            </w:pPr>
            <w:r w:rsidRPr="00060941">
              <w:rPr>
                <w:color w:val="FF0000"/>
                <w:lang w:eastAsia="zh-CN"/>
              </w:rPr>
              <w:t>A5</w:t>
            </w:r>
          </w:p>
        </w:tc>
      </w:tr>
      <w:tr w:rsidR="00B66FE4" w:rsidRPr="00A1115A" w14:paraId="69349E05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CC284B6" w14:textId="77777777" w:rsidR="00B66FE4" w:rsidRPr="00A1115A" w:rsidRDefault="00B66FE4" w:rsidP="00B66FE4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D6A1AB2" w14:textId="77777777" w:rsidR="00B66FE4" w:rsidRPr="00A1115A" w:rsidRDefault="00B66FE4" w:rsidP="00B66FE4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F241C" w14:textId="23897DBD" w:rsidR="00B66FE4" w:rsidRPr="00060941" w:rsidRDefault="00BF2F75" w:rsidP="00BF2F75">
            <w:pPr>
              <w:pStyle w:val="TAC"/>
              <w:rPr>
                <w:color w:val="FF0000"/>
                <w:lang w:eastAsia="en-US"/>
              </w:rPr>
            </w:pPr>
            <w:r w:rsidRPr="00060941">
              <w:rPr>
                <w:rFonts w:cs="Arial"/>
                <w:color w:val="FF0000"/>
              </w:rPr>
              <w:t>&lt;</w:t>
            </w:r>
            <w:r w:rsidR="00060941">
              <w:rPr>
                <w:color w:val="FF0000"/>
                <w:lang w:eastAsia="zh-CN"/>
              </w:rPr>
              <w:t>1.08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93358" w14:textId="30809AA2" w:rsidR="00B66FE4" w:rsidRPr="00060941" w:rsidRDefault="00B66FE4" w:rsidP="00B66FE4">
            <w:pPr>
              <w:pStyle w:val="TAC"/>
              <w:rPr>
                <w:color w:val="FF0000"/>
              </w:rPr>
            </w:pPr>
            <w:r w:rsidRPr="00060941">
              <w:rPr>
                <w:color w:val="FF0000"/>
              </w:rPr>
              <w:t>&gt;0.36, ≤0.72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E38366" w14:textId="128CFFB2" w:rsidR="00B66FE4" w:rsidRPr="00060941" w:rsidRDefault="00B66FE4" w:rsidP="00B66FE4">
            <w:pPr>
              <w:pStyle w:val="TAC"/>
              <w:rPr>
                <w:color w:val="FF0000"/>
                <w:lang w:eastAsia="zh-CN"/>
              </w:rPr>
            </w:pPr>
            <w:r w:rsidRPr="00060941">
              <w:rPr>
                <w:color w:val="FF0000"/>
                <w:lang w:eastAsia="zh-CN"/>
              </w:rPr>
              <w:t>A5</w:t>
            </w:r>
          </w:p>
        </w:tc>
      </w:tr>
      <w:tr w:rsidR="00B66FE4" w:rsidRPr="00A1115A" w14:paraId="44D2A9A7" w14:textId="77777777" w:rsidTr="00F06772">
        <w:trPr>
          <w:trHeight w:val="187"/>
          <w:jc w:val="center"/>
        </w:trPr>
        <w:tc>
          <w:tcPr>
            <w:tcW w:w="1440" w:type="dxa"/>
            <w:tcBorders>
              <w:bottom w:val="nil"/>
            </w:tcBorders>
            <w:shd w:val="clear" w:color="auto" w:fill="auto"/>
            <w:hideMark/>
          </w:tcPr>
          <w:p w14:paraId="78DEB335" w14:textId="77777777" w:rsidR="00B66FE4" w:rsidRPr="00A1115A" w:rsidRDefault="00B66FE4" w:rsidP="00B66FE4">
            <w:pPr>
              <w:pStyle w:val="TAC"/>
            </w:pPr>
            <w:r w:rsidRPr="00A1115A">
              <w:t>10MHz</w:t>
            </w: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128DDEC2" w14:textId="77777777" w:rsidR="00B66FE4" w:rsidRPr="00A1115A" w:rsidRDefault="00B66FE4" w:rsidP="00B66FE4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840 &lt; Fc ≤ 844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A77E88" w14:textId="77777777" w:rsidR="00B66FE4" w:rsidRPr="00A1115A" w:rsidRDefault="00B66FE4" w:rsidP="00B66FE4">
            <w:pPr>
              <w:pStyle w:val="TAC"/>
            </w:pPr>
            <w:r w:rsidRPr="00A1115A">
              <w:rPr>
                <w:rFonts w:cs="Arial"/>
              </w:rPr>
              <w:t>≥</w:t>
            </w:r>
            <w:r w:rsidRPr="00A1115A">
              <w:t>5.76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AE213E" w14:textId="77777777" w:rsidR="00B66FE4" w:rsidRPr="00A1115A" w:rsidRDefault="00B66FE4" w:rsidP="00B66FE4">
            <w:pPr>
              <w:pStyle w:val="TAC"/>
            </w:pPr>
            <w:r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3E0855" w14:textId="77777777" w:rsidR="00B66FE4" w:rsidRPr="00A1115A" w:rsidRDefault="00B66FE4" w:rsidP="00B66FE4">
            <w:pPr>
              <w:pStyle w:val="TAC"/>
            </w:pPr>
            <w:r w:rsidRPr="00A1115A">
              <w:t>A1</w:t>
            </w:r>
          </w:p>
        </w:tc>
      </w:tr>
      <w:tr w:rsidR="00B66FE4" w:rsidRPr="00A1115A" w14:paraId="5E6100B7" w14:textId="77777777" w:rsidTr="00F06772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0C34069" w14:textId="77777777" w:rsidR="00B66FE4" w:rsidRPr="00A1115A" w:rsidRDefault="00B66FE4" w:rsidP="00B66FE4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3D8AE6B1" w14:textId="77777777" w:rsidR="00B66FE4" w:rsidRPr="00A1115A" w:rsidRDefault="00B66FE4" w:rsidP="00B66FE4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C0F962" w14:textId="77777777" w:rsidR="00B66FE4" w:rsidRPr="00A1115A" w:rsidRDefault="00B66FE4" w:rsidP="00B66FE4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A1115A">
              <w:t>5.76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2BD95A" w14:textId="77777777" w:rsidR="00B66FE4" w:rsidRPr="00A1115A" w:rsidRDefault="00B66FE4" w:rsidP="00B66FE4">
            <w:pPr>
              <w:pStyle w:val="TAC"/>
            </w:pPr>
            <w:r w:rsidRPr="00A1115A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3E26BE" w14:textId="77777777" w:rsidR="00B66FE4" w:rsidRPr="00A1115A" w:rsidRDefault="00B66FE4" w:rsidP="00B66FE4">
            <w:pPr>
              <w:pStyle w:val="TAC"/>
            </w:pPr>
            <w:r w:rsidRPr="00A1115A">
              <w:t>A4</w:t>
            </w:r>
          </w:p>
        </w:tc>
      </w:tr>
      <w:tr w:rsidR="00B66FE4" w:rsidRPr="00A1115A" w14:paraId="3B138B4F" w14:textId="77777777" w:rsidTr="00F06772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4A656770" w14:textId="77777777" w:rsidR="00B66FE4" w:rsidRPr="00A1115A" w:rsidRDefault="00B66FE4" w:rsidP="00B66FE4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2F3E104D" w14:textId="77777777" w:rsidR="00B66FE4" w:rsidRPr="00A1115A" w:rsidRDefault="00B66FE4" w:rsidP="00B66FE4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</w:tcPr>
          <w:p w14:paraId="7B0420ED" w14:textId="77777777" w:rsidR="00B66FE4" w:rsidRPr="00A1115A" w:rsidRDefault="00B66FE4" w:rsidP="00B66FE4">
            <w:pPr>
              <w:pStyle w:val="TAC"/>
            </w:pPr>
            <w:r w:rsidRPr="00A1115A">
              <w:rPr>
                <w:rFonts w:cs="Arial"/>
              </w:rPr>
              <w:t>&lt;5.76, ≥4.14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7024D3" w14:textId="77777777" w:rsidR="00B66FE4" w:rsidRPr="00A1115A" w:rsidRDefault="00B66FE4" w:rsidP="00B66FE4">
            <w:pPr>
              <w:pStyle w:val="TAC"/>
            </w:pPr>
            <w:r w:rsidRPr="00A1115A">
              <w:t>≥2.7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18EE4" w14:textId="77777777" w:rsidR="00B66FE4" w:rsidRPr="00A1115A" w:rsidRDefault="00B66FE4" w:rsidP="00B66FE4">
            <w:pPr>
              <w:pStyle w:val="TAC"/>
            </w:pPr>
            <w:r w:rsidRPr="00A1115A">
              <w:t>A2</w:t>
            </w:r>
          </w:p>
        </w:tc>
      </w:tr>
      <w:tr w:rsidR="00B66FE4" w:rsidRPr="00A1115A" w14:paraId="6DA13347" w14:textId="77777777" w:rsidTr="00F06772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77D41E4D" w14:textId="77777777" w:rsidR="00B66FE4" w:rsidRPr="00A1115A" w:rsidRDefault="00B66FE4" w:rsidP="00B66FE4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1F9B708D" w14:textId="77777777" w:rsidR="00B66FE4" w:rsidRPr="00A1115A" w:rsidRDefault="00B66FE4" w:rsidP="00B66FE4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399F60" w14:textId="77777777" w:rsidR="00B66FE4" w:rsidRPr="00A1115A" w:rsidRDefault="00B66FE4" w:rsidP="00B66FE4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&lt;2.52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A3EAA9" w14:textId="77777777" w:rsidR="00B66FE4" w:rsidRPr="00A1115A" w:rsidRDefault="00B66FE4" w:rsidP="00B66FE4">
            <w:pPr>
              <w:pStyle w:val="TAC"/>
            </w:pPr>
            <w:r w:rsidRPr="00A1115A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6E257F" w14:textId="77777777" w:rsidR="00B66FE4" w:rsidRPr="00A1115A" w:rsidRDefault="00B66FE4" w:rsidP="00B66FE4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A3</w:t>
            </w:r>
          </w:p>
        </w:tc>
      </w:tr>
      <w:tr w:rsidR="00F06772" w:rsidRPr="00A1115A" w14:paraId="77B9F1DC" w14:textId="77777777" w:rsidTr="00F06772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CADE75E" w14:textId="77777777" w:rsidR="00F06772" w:rsidRPr="00A1115A" w:rsidRDefault="00F06772" w:rsidP="00F06772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7691CBD9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4647B4" w14:textId="28AA78AB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060941">
              <w:rPr>
                <w:rFonts w:cs="Arial"/>
                <w:color w:val="FF0000"/>
              </w:rPr>
              <w:t>&lt;</w:t>
            </w:r>
            <w:r>
              <w:rPr>
                <w:rFonts w:cs="Arial"/>
                <w:color w:val="FF0000"/>
              </w:rPr>
              <w:t>4</w:t>
            </w:r>
            <w:r w:rsidRPr="00060941">
              <w:rPr>
                <w:rFonts w:cs="Arial"/>
                <w:color w:val="FF0000"/>
              </w:rPr>
              <w:t>.</w:t>
            </w:r>
            <w:r>
              <w:rPr>
                <w:rFonts w:cs="Arial"/>
                <w:color w:val="FF0000"/>
              </w:rPr>
              <w:t>14</w:t>
            </w:r>
            <w:r w:rsidRPr="00060941">
              <w:rPr>
                <w:rFonts w:cs="Arial"/>
                <w:color w:val="FF0000"/>
              </w:rPr>
              <w:t>, ≥1.8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9B89A" w14:textId="3445472F" w:rsidR="00F06772" w:rsidRPr="00A1115A" w:rsidRDefault="00F06772" w:rsidP="00F06772">
            <w:pPr>
              <w:pStyle w:val="TAC"/>
            </w:pPr>
            <w:r w:rsidRPr="00060941">
              <w:rPr>
                <w:color w:val="FF0000"/>
              </w:rPr>
              <w:t>≥</w:t>
            </w:r>
            <w:r>
              <w:rPr>
                <w:color w:val="FF0000"/>
              </w:rPr>
              <w:t>2</w:t>
            </w:r>
            <w:r w:rsidRPr="00060941">
              <w:rPr>
                <w:color w:val="FF0000"/>
              </w:rPr>
              <w:t>.</w:t>
            </w:r>
            <w:r w:rsidR="002A59DB">
              <w:rPr>
                <w:color w:val="FF0000"/>
              </w:rPr>
              <w:t>52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6BE195" w14:textId="675A792B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060941">
              <w:rPr>
                <w:color w:val="FF0000"/>
                <w:lang w:eastAsia="zh-CN"/>
              </w:rPr>
              <w:t>A5</w:t>
            </w:r>
          </w:p>
        </w:tc>
      </w:tr>
      <w:tr w:rsidR="00F06772" w:rsidRPr="00A1115A" w14:paraId="746B17F6" w14:textId="77777777" w:rsidTr="00F06772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F3B835C" w14:textId="77777777" w:rsidR="00F06772" w:rsidRPr="00A1115A" w:rsidRDefault="00F06772" w:rsidP="00F06772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92B1D57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115FEF" w14:textId="4657D537" w:rsidR="00F06772" w:rsidRPr="00853B61" w:rsidRDefault="00F06772" w:rsidP="00F06772">
            <w:pPr>
              <w:pStyle w:val="TAC"/>
              <w:rPr>
                <w:lang w:val="de-DE" w:eastAsia="zh-CN"/>
              </w:rPr>
            </w:pPr>
            <w:r w:rsidRPr="00060941">
              <w:rPr>
                <w:rFonts w:cs="Arial"/>
                <w:color w:val="FF0000"/>
              </w:rPr>
              <w:t>&lt;</w:t>
            </w:r>
            <w:r w:rsidR="00853B61">
              <w:rPr>
                <w:rFonts w:cs="Arial"/>
                <w:color w:val="FF0000"/>
                <w:lang w:val="de-DE"/>
              </w:rPr>
              <w:t>2.52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A18AF" w14:textId="09F67A22" w:rsidR="00F06772" w:rsidRPr="00A1115A" w:rsidRDefault="00F06772" w:rsidP="00F06772">
            <w:pPr>
              <w:pStyle w:val="TAC"/>
            </w:pPr>
            <w:r w:rsidRPr="00060941">
              <w:rPr>
                <w:color w:val="FF0000"/>
              </w:rPr>
              <w:t>&gt;0.36, ≤0.72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B1C8A4" w14:textId="4FB8210C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060941">
              <w:rPr>
                <w:color w:val="FF0000"/>
                <w:lang w:eastAsia="zh-CN"/>
              </w:rPr>
              <w:t>A5</w:t>
            </w:r>
          </w:p>
        </w:tc>
      </w:tr>
      <w:tr w:rsidR="00F06772" w:rsidRPr="00A1115A" w14:paraId="6F3898B1" w14:textId="77777777" w:rsidTr="00D42201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5C392932" w14:textId="77777777" w:rsidR="00F06772" w:rsidRPr="00A1115A" w:rsidRDefault="00F06772" w:rsidP="00F06772">
            <w:pPr>
              <w:pStyle w:val="TAC"/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17EE4D7D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835 &lt; Fc ≤ 840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1F8496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≥</w:t>
            </w:r>
            <w:r w:rsidRPr="00A1115A">
              <w:t>7.2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E2F9B" w14:textId="77777777" w:rsidR="00F06772" w:rsidRPr="00A1115A" w:rsidRDefault="00F06772" w:rsidP="00F06772">
            <w:pPr>
              <w:pStyle w:val="TAC"/>
            </w:pPr>
            <w:r w:rsidRPr="00A1115A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E5213B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A1115A">
              <w:t>A1</w:t>
            </w:r>
          </w:p>
        </w:tc>
      </w:tr>
      <w:tr w:rsidR="00F06772" w:rsidRPr="00A1115A" w14:paraId="7E3C7DB8" w14:textId="77777777" w:rsidTr="00D42201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946AA58" w14:textId="77777777" w:rsidR="00F06772" w:rsidRPr="00A1115A" w:rsidRDefault="00F06772" w:rsidP="00F06772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701EF79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4CD851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&lt;7.2, ≥5.22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3495C" w14:textId="77777777" w:rsidR="00F06772" w:rsidRPr="00A1115A" w:rsidRDefault="00F06772" w:rsidP="00F06772">
            <w:pPr>
              <w:pStyle w:val="TAC"/>
            </w:pPr>
            <w:r w:rsidRPr="00A1115A">
              <w:t>≥4.32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20F29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A1115A">
              <w:t>A2</w:t>
            </w:r>
          </w:p>
        </w:tc>
      </w:tr>
      <w:tr w:rsidR="00F06772" w:rsidRPr="00A1115A" w14:paraId="0054FB43" w14:textId="77777777" w:rsidTr="00D42201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71AFF646" w14:textId="77777777" w:rsidR="00F06772" w:rsidRPr="00A1115A" w:rsidRDefault="00F06772" w:rsidP="00F06772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0687D425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E23488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&lt;1.08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061BE0" w14:textId="77777777" w:rsidR="00F06772" w:rsidRPr="00A1115A" w:rsidRDefault="00F06772" w:rsidP="00F06772">
            <w:pPr>
              <w:pStyle w:val="TAC"/>
            </w:pPr>
            <w:r w:rsidRPr="00A1115A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682B60" w14:textId="77777777" w:rsidR="00F06772" w:rsidRPr="00A1115A" w:rsidRDefault="00F06772" w:rsidP="00F06772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A3</w:t>
            </w:r>
          </w:p>
        </w:tc>
      </w:tr>
      <w:tr w:rsidR="00253E4C" w:rsidRPr="00A1115A" w14:paraId="0F0CA2FA" w14:textId="77777777" w:rsidTr="00D42201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0E5784D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6E44ECAC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8865B" w14:textId="609004AB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D42201">
              <w:rPr>
                <w:rFonts w:cs="Arial"/>
                <w:color w:val="FF0000"/>
              </w:rPr>
              <w:t>&lt;7.2, ≥5.22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874546" w14:textId="671698E5" w:rsidR="00253E4C" w:rsidRPr="00A1115A" w:rsidRDefault="005C3737" w:rsidP="00253E4C">
            <w:pPr>
              <w:pStyle w:val="TAC"/>
            </w:pPr>
            <w:r w:rsidRPr="00D55A4C">
              <w:t>&lt;</w:t>
            </w:r>
            <w:r w:rsidRPr="005C3737">
              <w:rPr>
                <w:color w:val="FF0000"/>
              </w:rPr>
              <w:t>4.32</w:t>
            </w:r>
            <w:r w:rsidRPr="005C3737">
              <w:rPr>
                <w:color w:val="FF0000"/>
                <w:lang w:val="de-DE"/>
              </w:rPr>
              <w:t xml:space="preserve">, </w:t>
            </w:r>
            <w:r w:rsidR="00253E4C" w:rsidRPr="005C3737">
              <w:rPr>
                <w:color w:val="FF0000"/>
              </w:rPr>
              <w:t>≥</w:t>
            </w:r>
            <w:r w:rsidR="00253E4C" w:rsidRPr="005C3737">
              <w:rPr>
                <w:color w:val="FF0000"/>
                <w:lang w:val="de-DE"/>
              </w:rPr>
              <w:t>3.24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795DB5" w14:textId="6BD77B93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D42201">
              <w:rPr>
                <w:color w:val="FF0000"/>
                <w:lang w:val="de-DE" w:eastAsia="zh-CN"/>
              </w:rPr>
              <w:t>A5</w:t>
            </w:r>
          </w:p>
        </w:tc>
      </w:tr>
      <w:tr w:rsidR="00253E4C" w:rsidRPr="00A1115A" w14:paraId="4D86BE96" w14:textId="77777777" w:rsidTr="00D42201">
        <w:trPr>
          <w:trHeight w:val="187"/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B49F266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EE4F657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B45CB" w14:textId="7C051239" w:rsidR="00253E4C" w:rsidRPr="00D73ABF" w:rsidRDefault="00253E4C" w:rsidP="00253E4C">
            <w:pPr>
              <w:pStyle w:val="TAC"/>
              <w:rPr>
                <w:color w:val="FF0000"/>
                <w:lang w:val="de-DE" w:eastAsia="zh-CN"/>
              </w:rPr>
            </w:pPr>
            <w:r w:rsidRPr="00253E4C">
              <w:rPr>
                <w:color w:val="FF0000"/>
                <w:lang w:eastAsia="zh-CN"/>
              </w:rPr>
              <w:t>&lt;1.</w:t>
            </w:r>
            <w:r w:rsidR="00D73ABF">
              <w:rPr>
                <w:color w:val="FF0000"/>
                <w:lang w:val="de-DE" w:eastAsia="zh-CN"/>
              </w:rPr>
              <w:t>44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13C96" w14:textId="43F6F7E1" w:rsidR="00253E4C" w:rsidRPr="00253E4C" w:rsidRDefault="00253E4C" w:rsidP="00253E4C">
            <w:pPr>
              <w:pStyle w:val="TAC"/>
              <w:rPr>
                <w:color w:val="FF0000"/>
                <w:lang w:val="de-DE"/>
              </w:rPr>
            </w:pPr>
            <w:r w:rsidRPr="00060941">
              <w:rPr>
                <w:color w:val="FF0000"/>
              </w:rPr>
              <w:t>&gt;0.36, ≤0.72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E170B" w14:textId="3D5ACCE4" w:rsidR="00253E4C" w:rsidRPr="00253E4C" w:rsidRDefault="00253E4C" w:rsidP="00253E4C">
            <w:pPr>
              <w:pStyle w:val="TAC"/>
              <w:rPr>
                <w:color w:val="FF0000"/>
                <w:lang w:val="de-DE" w:eastAsia="zh-CN"/>
              </w:rPr>
            </w:pPr>
            <w:r w:rsidRPr="00253E4C">
              <w:rPr>
                <w:color w:val="FF0000"/>
                <w:lang w:eastAsia="zh-CN"/>
              </w:rPr>
              <w:t>A</w:t>
            </w:r>
            <w:r w:rsidRPr="00253E4C">
              <w:rPr>
                <w:color w:val="FF0000"/>
                <w:lang w:val="de-DE" w:eastAsia="zh-CN"/>
              </w:rPr>
              <w:t>5</w:t>
            </w:r>
          </w:p>
        </w:tc>
      </w:tr>
      <w:tr w:rsidR="00253E4C" w:rsidRPr="00A1115A" w14:paraId="03105527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5737F6B4" w14:textId="77777777" w:rsidR="00253E4C" w:rsidRPr="00A1115A" w:rsidRDefault="00253E4C" w:rsidP="00253E4C">
            <w:pPr>
              <w:pStyle w:val="TAC"/>
            </w:pPr>
            <w:r w:rsidRPr="00A1115A">
              <w:t>15MHz</w:t>
            </w: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19004E88" w14:textId="77777777" w:rsidR="00253E4C" w:rsidRPr="00A1115A" w:rsidRDefault="00253E4C" w:rsidP="00253E4C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837.5 &lt; Fc ≤ 841.5</w:t>
            </w:r>
          </w:p>
        </w:tc>
        <w:tc>
          <w:tcPr>
            <w:tcW w:w="2140" w:type="dxa"/>
          </w:tcPr>
          <w:p w14:paraId="3BD171ED" w14:textId="77777777" w:rsidR="00253E4C" w:rsidRPr="00A1115A" w:rsidRDefault="00253E4C" w:rsidP="00253E4C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≥9.36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C659D" w14:textId="77777777" w:rsidR="00253E4C" w:rsidRPr="00A1115A" w:rsidRDefault="00253E4C" w:rsidP="00253E4C">
            <w:pPr>
              <w:pStyle w:val="TAC"/>
            </w:pPr>
            <w:r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3340B" w14:textId="77777777" w:rsidR="00253E4C" w:rsidRPr="00A1115A" w:rsidRDefault="00253E4C" w:rsidP="00253E4C">
            <w:pPr>
              <w:pStyle w:val="TAC"/>
            </w:pPr>
            <w:r w:rsidRPr="00A1115A">
              <w:t>A1</w:t>
            </w:r>
          </w:p>
        </w:tc>
      </w:tr>
      <w:tr w:rsidR="00253E4C" w:rsidRPr="00A1115A" w14:paraId="685F77DC" w14:textId="77777777" w:rsidTr="001F4D9E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49F73C4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1428DB55" w14:textId="77777777" w:rsidR="00253E4C" w:rsidRPr="00A1115A" w:rsidRDefault="00253E4C" w:rsidP="00253E4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</w:tcPr>
          <w:p w14:paraId="7E730E09" w14:textId="77777777" w:rsidR="00253E4C" w:rsidRPr="00A1115A" w:rsidRDefault="00253E4C" w:rsidP="00253E4C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≥9.36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E7E63" w14:textId="77777777" w:rsidR="00253E4C" w:rsidRPr="00A1115A" w:rsidRDefault="00253E4C" w:rsidP="00253E4C">
            <w:pPr>
              <w:pStyle w:val="TAC"/>
            </w:pPr>
            <w:r w:rsidRPr="008F7B2E">
              <w:t>≤</w:t>
            </w:r>
            <w:r>
              <w:t>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734D0B" w14:textId="77777777" w:rsidR="00253E4C" w:rsidRPr="00A1115A" w:rsidRDefault="00253E4C" w:rsidP="00253E4C">
            <w:pPr>
              <w:pStyle w:val="TAC"/>
            </w:pPr>
            <w:r w:rsidRPr="00A1115A">
              <w:t>A4</w:t>
            </w:r>
          </w:p>
        </w:tc>
      </w:tr>
      <w:tr w:rsidR="00253E4C" w:rsidRPr="00A1115A" w14:paraId="002E9F4D" w14:textId="77777777" w:rsidTr="001F4D9E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31861D19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01170A53" w14:textId="77777777" w:rsidR="00253E4C" w:rsidRPr="00A1115A" w:rsidRDefault="00253E4C" w:rsidP="00253E4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</w:tcPr>
          <w:p w14:paraId="6BF3B524" w14:textId="77777777" w:rsidR="00253E4C" w:rsidRPr="00A1115A" w:rsidRDefault="00253E4C" w:rsidP="00253E4C">
            <w:pPr>
              <w:pStyle w:val="TAC"/>
            </w:pPr>
            <w:r w:rsidRPr="00A1115A">
              <w:rPr>
                <w:rFonts w:cs="Arial"/>
              </w:rPr>
              <w:t>&lt;9.36, ≥4.68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91F9C" w14:textId="77777777" w:rsidR="00253E4C" w:rsidRPr="00A1115A" w:rsidRDefault="00253E4C" w:rsidP="00253E4C">
            <w:pPr>
              <w:pStyle w:val="TAC"/>
            </w:pPr>
            <w:r w:rsidRPr="008F7B2E">
              <w:t>≥</w:t>
            </w:r>
            <w:r>
              <w:t>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BEA0E0" w14:textId="77777777" w:rsidR="00253E4C" w:rsidRPr="00A1115A" w:rsidRDefault="00253E4C" w:rsidP="00253E4C">
            <w:pPr>
              <w:pStyle w:val="TAC"/>
            </w:pPr>
            <w:r w:rsidRPr="00A1115A">
              <w:t>A2</w:t>
            </w:r>
          </w:p>
        </w:tc>
      </w:tr>
      <w:tr w:rsidR="00253E4C" w:rsidRPr="00A1115A" w14:paraId="76C2275C" w14:textId="77777777" w:rsidTr="00BE312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17A1EBFF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39E750C2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11F061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&lt;3.96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FBDB7" w14:textId="77777777" w:rsidR="00253E4C" w:rsidRPr="00A1115A" w:rsidRDefault="00253E4C" w:rsidP="00253E4C">
            <w:pPr>
              <w:pStyle w:val="TAC"/>
            </w:pPr>
            <w:r w:rsidRPr="008F7B2E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DCE5A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A3</w:t>
            </w:r>
          </w:p>
        </w:tc>
      </w:tr>
      <w:tr w:rsidR="00253E4C" w:rsidRPr="00A1115A" w14:paraId="079C50A5" w14:textId="77777777" w:rsidTr="00BE312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F997D71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2E6E2BC0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911F9B" w14:textId="72FE1F32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060941">
              <w:rPr>
                <w:rFonts w:cs="Arial"/>
                <w:color w:val="FF0000"/>
              </w:rPr>
              <w:t>&lt;</w:t>
            </w:r>
            <w:r>
              <w:rPr>
                <w:rFonts w:cs="Arial"/>
                <w:color w:val="FF0000"/>
              </w:rPr>
              <w:t>4</w:t>
            </w:r>
            <w:r w:rsidRPr="00060941">
              <w:rPr>
                <w:rFonts w:cs="Arial"/>
                <w:color w:val="FF0000"/>
              </w:rPr>
              <w:t>.</w:t>
            </w:r>
            <w:r>
              <w:rPr>
                <w:rFonts w:cs="Arial"/>
                <w:color w:val="FF0000"/>
              </w:rPr>
              <w:t>68</w:t>
            </w:r>
            <w:r w:rsidRPr="00060941">
              <w:rPr>
                <w:rFonts w:cs="Arial"/>
                <w:color w:val="FF0000"/>
              </w:rPr>
              <w:t>, ≥1.8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765E02" w14:textId="31DE5840" w:rsidR="00253E4C" w:rsidRPr="008F7B2E" w:rsidRDefault="00253E4C" w:rsidP="00253E4C">
            <w:pPr>
              <w:pStyle w:val="TAC"/>
            </w:pPr>
            <w:r w:rsidRPr="00060941">
              <w:rPr>
                <w:color w:val="FF0000"/>
              </w:rPr>
              <w:t>≥</w:t>
            </w:r>
            <w:r>
              <w:rPr>
                <w:color w:val="FF0000"/>
              </w:rPr>
              <w:t>2</w:t>
            </w:r>
            <w:r w:rsidRPr="00060941">
              <w:rPr>
                <w:color w:val="FF0000"/>
              </w:rPr>
              <w:t>.</w:t>
            </w:r>
            <w:r>
              <w:rPr>
                <w:color w:val="FF0000"/>
              </w:rPr>
              <w:t>52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0122AF" w14:textId="39EC6EC9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060941">
              <w:rPr>
                <w:color w:val="FF0000"/>
                <w:lang w:eastAsia="zh-CN"/>
              </w:rPr>
              <w:t>A5</w:t>
            </w:r>
          </w:p>
        </w:tc>
      </w:tr>
      <w:tr w:rsidR="00253E4C" w:rsidRPr="00A1115A" w14:paraId="4ECFA4D4" w14:textId="77777777" w:rsidTr="00BE312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D42BA64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23F54268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014C7A" w14:textId="71A66CDC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060941">
              <w:rPr>
                <w:rFonts w:cs="Arial"/>
                <w:color w:val="FF0000"/>
              </w:rPr>
              <w:t>&lt;</w:t>
            </w:r>
            <w:r>
              <w:rPr>
                <w:rFonts w:cs="Arial"/>
                <w:color w:val="FF0000"/>
              </w:rPr>
              <w:t>3.96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DF9CBE" w14:textId="7AF121BE" w:rsidR="00253E4C" w:rsidRPr="008F7B2E" w:rsidRDefault="00253E4C" w:rsidP="00253E4C">
            <w:pPr>
              <w:pStyle w:val="TAC"/>
            </w:pPr>
            <w:r w:rsidRPr="00060941">
              <w:rPr>
                <w:color w:val="FF0000"/>
              </w:rPr>
              <w:t>&gt;0.36, ≤</w:t>
            </w:r>
            <w:r>
              <w:rPr>
                <w:color w:val="FF0000"/>
              </w:rPr>
              <w:t>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8CF63F" w14:textId="56821075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060941">
              <w:rPr>
                <w:color w:val="FF0000"/>
                <w:lang w:eastAsia="zh-CN"/>
              </w:rPr>
              <w:t>A5</w:t>
            </w:r>
          </w:p>
        </w:tc>
      </w:tr>
      <w:tr w:rsidR="00253E4C" w:rsidRPr="00A1115A" w14:paraId="00B0243C" w14:textId="77777777" w:rsidTr="00BE312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085A1CA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19C8033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EEF8C0" w14:textId="45D66C56" w:rsidR="00253E4C" w:rsidRPr="003655E4" w:rsidRDefault="00253E4C" w:rsidP="00253E4C">
            <w:pPr>
              <w:pStyle w:val="TAC"/>
              <w:rPr>
                <w:rFonts w:cs="Arial"/>
                <w:color w:val="FF0000"/>
              </w:rPr>
            </w:pPr>
            <w:r w:rsidRPr="003655E4">
              <w:rPr>
                <w:rFonts w:cs="Arial"/>
                <w:color w:val="FF0000"/>
              </w:rPr>
              <w:t>&lt;9.36, ≥4.68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99786" w14:textId="4E06F449" w:rsidR="00253E4C" w:rsidRPr="003655E4" w:rsidRDefault="00253E4C" w:rsidP="00253E4C">
            <w:pPr>
              <w:pStyle w:val="TAC"/>
              <w:rPr>
                <w:color w:val="FF0000"/>
              </w:rPr>
            </w:pPr>
            <w:r w:rsidRPr="003655E4">
              <w:rPr>
                <w:color w:val="FF0000"/>
              </w:rPr>
              <w:t>≥3.6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C6A4E2" w14:textId="4423741C" w:rsidR="00253E4C" w:rsidRPr="003655E4" w:rsidRDefault="00253E4C" w:rsidP="00253E4C">
            <w:pPr>
              <w:pStyle w:val="TAC"/>
              <w:rPr>
                <w:color w:val="FF0000"/>
                <w:lang w:eastAsia="zh-CN"/>
              </w:rPr>
            </w:pPr>
            <w:r w:rsidRPr="003655E4">
              <w:rPr>
                <w:color w:val="FF0000"/>
              </w:rPr>
              <w:t>A5</w:t>
            </w:r>
          </w:p>
        </w:tc>
      </w:tr>
      <w:tr w:rsidR="00253E4C" w:rsidRPr="00A1115A" w14:paraId="322EBE56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16CFE5E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1D671F10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831.5 &lt; Fc ≤ 837.5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1F6429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≥10.8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5226FB" w14:textId="77777777" w:rsidR="00253E4C" w:rsidRPr="00A1115A" w:rsidRDefault="00253E4C" w:rsidP="00253E4C">
            <w:pPr>
              <w:pStyle w:val="TAC"/>
            </w:pPr>
            <w:r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AE137E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A1115A">
              <w:t>A1</w:t>
            </w:r>
          </w:p>
        </w:tc>
      </w:tr>
      <w:tr w:rsidR="00253E4C" w:rsidRPr="00A1115A" w14:paraId="28BBDF87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4648C2EE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706B0E8F" w14:textId="77777777" w:rsidR="00253E4C" w:rsidRPr="00A1115A" w:rsidRDefault="00253E4C" w:rsidP="00253E4C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1A6594" w14:textId="77777777" w:rsidR="00253E4C" w:rsidRPr="00A1115A" w:rsidRDefault="00253E4C" w:rsidP="00253E4C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≥10.8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B7D2AE" w14:textId="77777777" w:rsidR="00253E4C" w:rsidRPr="00A1115A" w:rsidRDefault="00253E4C" w:rsidP="00253E4C">
            <w:pPr>
              <w:pStyle w:val="TAC"/>
            </w:pPr>
            <w:r w:rsidRPr="008F7B2E">
              <w:t>≤</w:t>
            </w:r>
            <w:r>
              <w:t>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1A36FA" w14:textId="77777777" w:rsidR="00253E4C" w:rsidRPr="00A1115A" w:rsidRDefault="00253E4C" w:rsidP="00253E4C">
            <w:pPr>
              <w:pStyle w:val="TAC"/>
            </w:pPr>
            <w:r w:rsidRPr="00A1115A">
              <w:t>A4</w:t>
            </w:r>
          </w:p>
        </w:tc>
      </w:tr>
      <w:tr w:rsidR="00253E4C" w:rsidRPr="00A1115A" w14:paraId="6386E76B" w14:textId="77777777" w:rsidTr="00AB29E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4A7AF531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6A1D26A6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60A3F0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&lt;10.8, ≥6.48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7E3522" w14:textId="77777777" w:rsidR="00253E4C" w:rsidRPr="00A1115A" w:rsidRDefault="00253E4C" w:rsidP="00253E4C">
            <w:pPr>
              <w:pStyle w:val="TAC"/>
            </w:pPr>
            <w:r w:rsidRPr="008F7B2E">
              <w:t>≥</w:t>
            </w:r>
            <w:r>
              <w:t>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C93870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A1115A">
              <w:t>A2</w:t>
            </w:r>
          </w:p>
        </w:tc>
      </w:tr>
      <w:tr w:rsidR="00253E4C" w:rsidRPr="00A1115A" w14:paraId="3206C80B" w14:textId="77777777" w:rsidTr="00AB29E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4968DFB1" w14:textId="77777777" w:rsidR="00253E4C" w:rsidRPr="00A1115A" w:rsidRDefault="00253E4C" w:rsidP="00253E4C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75A71C0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CAB488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&lt;2.7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7CA0D1" w14:textId="77777777" w:rsidR="00253E4C" w:rsidRPr="00A1115A" w:rsidRDefault="00253E4C" w:rsidP="00253E4C">
            <w:pPr>
              <w:pStyle w:val="TAC"/>
            </w:pPr>
            <w:r w:rsidRPr="008F7B2E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3262D9" w14:textId="77777777" w:rsidR="00253E4C" w:rsidRPr="00A1115A" w:rsidRDefault="00253E4C" w:rsidP="00253E4C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A3</w:t>
            </w:r>
          </w:p>
        </w:tc>
      </w:tr>
      <w:tr w:rsidR="00AB29E8" w:rsidRPr="00A1115A" w14:paraId="63BAF658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AAEAD62" w14:textId="77777777" w:rsidR="00AB29E8" w:rsidRPr="00A1115A" w:rsidRDefault="00AB29E8" w:rsidP="00AB29E8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A3E510F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B878BB" w14:textId="151EA265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5105C6">
              <w:rPr>
                <w:color w:val="FF0000"/>
                <w:lang w:eastAsia="zh-CN"/>
              </w:rPr>
              <w:t>&lt;</w:t>
            </w:r>
            <w:r>
              <w:rPr>
                <w:color w:val="FF0000"/>
                <w:lang w:eastAsia="zh-CN"/>
              </w:rPr>
              <w:t>2</w:t>
            </w:r>
            <w:r>
              <w:rPr>
                <w:color w:val="FF0000"/>
                <w:lang w:val="de-DE" w:eastAsia="zh-CN"/>
              </w:rPr>
              <w:t>.7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FC4DF6" w14:textId="1AB3A8D8" w:rsidR="00AB29E8" w:rsidRPr="008F7B2E" w:rsidRDefault="00AB29E8" w:rsidP="00AB29E8">
            <w:pPr>
              <w:pStyle w:val="TAC"/>
            </w:pPr>
            <w:r w:rsidRPr="005105C6">
              <w:rPr>
                <w:color w:val="FF0000"/>
                <w:lang w:val="de-DE"/>
              </w:rPr>
              <w:t>&gt;</w:t>
            </w:r>
            <w:r w:rsidRPr="005105C6">
              <w:rPr>
                <w:color w:val="FF0000"/>
              </w:rPr>
              <w:t>0.36</w:t>
            </w:r>
            <w:r w:rsidRPr="005105C6">
              <w:rPr>
                <w:color w:val="FF0000"/>
                <w:lang w:val="de-DE"/>
              </w:rPr>
              <w:t xml:space="preserve">, </w:t>
            </w:r>
            <w:r w:rsidRPr="005105C6">
              <w:rPr>
                <w:color w:val="FF0000"/>
              </w:rPr>
              <w:t>≤</w:t>
            </w:r>
            <w:r w:rsidRPr="005105C6">
              <w:rPr>
                <w:color w:val="FF0000"/>
                <w:lang w:val="de-DE"/>
              </w:rPr>
              <w:t>0.72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47C0C4" w14:textId="796115D2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5105C6">
              <w:rPr>
                <w:color w:val="FF0000"/>
                <w:lang w:eastAsia="zh-CN"/>
              </w:rPr>
              <w:t>A</w:t>
            </w:r>
            <w:r w:rsidRPr="005105C6">
              <w:rPr>
                <w:color w:val="FF0000"/>
                <w:lang w:val="de-DE" w:eastAsia="zh-CN"/>
              </w:rPr>
              <w:t>5</w:t>
            </w:r>
          </w:p>
        </w:tc>
      </w:tr>
      <w:tr w:rsidR="00AB29E8" w:rsidRPr="00A1115A" w14:paraId="7253AC8A" w14:textId="77777777" w:rsidTr="005105C6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49352417" w14:textId="77777777" w:rsidR="00AB29E8" w:rsidRPr="00A1115A" w:rsidRDefault="00AB29E8" w:rsidP="00AB29E8">
            <w:pPr>
              <w:pStyle w:val="TAC"/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16B654E2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Fc ≤ 831.5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E3235D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≥13.14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D088A5" w14:textId="77777777" w:rsidR="00AB29E8" w:rsidRPr="00A1115A" w:rsidRDefault="00AB29E8" w:rsidP="00AB29E8">
            <w:pPr>
              <w:pStyle w:val="TAC"/>
            </w:pPr>
            <w:r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6DE1B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A1</w:t>
            </w:r>
          </w:p>
        </w:tc>
      </w:tr>
      <w:tr w:rsidR="00AB29E8" w:rsidRPr="00A1115A" w14:paraId="34B36C72" w14:textId="77777777" w:rsidTr="005105C6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0F0F185B" w14:textId="77777777" w:rsidR="00AB29E8" w:rsidRPr="00A1115A" w:rsidRDefault="00AB29E8" w:rsidP="00AB29E8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1261607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27E282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&lt;13.14, ≥7.92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297882" w14:textId="77777777" w:rsidR="00AB29E8" w:rsidRPr="00A1115A" w:rsidRDefault="00AB29E8" w:rsidP="00AB29E8">
            <w:pPr>
              <w:pStyle w:val="TAC"/>
            </w:pPr>
            <w:r w:rsidRPr="008F7B2E">
              <w:t>≥</w:t>
            </w:r>
            <w:r>
              <w:t>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00E08D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A2</w:t>
            </w:r>
          </w:p>
        </w:tc>
      </w:tr>
      <w:tr w:rsidR="00AB29E8" w:rsidRPr="00A1115A" w14:paraId="257210A5" w14:textId="77777777" w:rsidTr="005105C6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254287B" w14:textId="77777777" w:rsidR="00AB29E8" w:rsidRPr="00A1115A" w:rsidRDefault="00AB29E8" w:rsidP="00AB29E8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1A1D312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2B31F4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&lt;0.72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28445E" w14:textId="77777777" w:rsidR="00AB29E8" w:rsidRPr="00A1115A" w:rsidRDefault="00AB29E8" w:rsidP="00AB29E8">
            <w:pPr>
              <w:pStyle w:val="TAC"/>
            </w:pPr>
            <w:r w:rsidRPr="008F7B2E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D3A51C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A3</w:t>
            </w:r>
          </w:p>
        </w:tc>
      </w:tr>
      <w:tr w:rsidR="00AB29E8" w:rsidRPr="00A1115A" w14:paraId="5E9EFAB6" w14:textId="77777777" w:rsidTr="005105C6">
        <w:trPr>
          <w:trHeight w:val="187"/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C6775D6" w14:textId="77777777" w:rsidR="00AB29E8" w:rsidRPr="00A1115A" w:rsidRDefault="00AB29E8" w:rsidP="00AB29E8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28207CC4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5F45F2" w14:textId="625F9E1B" w:rsidR="00AB29E8" w:rsidRPr="00620653" w:rsidRDefault="00AB29E8" w:rsidP="00AB29E8">
            <w:pPr>
              <w:pStyle w:val="TAC"/>
              <w:rPr>
                <w:color w:val="FF0000"/>
                <w:lang w:val="de-DE" w:eastAsia="zh-CN"/>
              </w:rPr>
            </w:pPr>
            <w:r w:rsidRPr="005105C6">
              <w:rPr>
                <w:color w:val="FF0000"/>
                <w:lang w:eastAsia="zh-CN"/>
              </w:rPr>
              <w:t>&lt;</w:t>
            </w:r>
            <w:r>
              <w:rPr>
                <w:color w:val="FF0000"/>
                <w:lang w:val="de-DE" w:eastAsia="zh-CN"/>
              </w:rPr>
              <w:t>1.08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B071E" w14:textId="071942E9" w:rsidR="00AB29E8" w:rsidRPr="005105C6" w:rsidRDefault="00AB29E8" w:rsidP="00AB29E8">
            <w:pPr>
              <w:pStyle w:val="TAC"/>
              <w:rPr>
                <w:color w:val="FF0000"/>
                <w:lang w:val="de-DE"/>
              </w:rPr>
            </w:pPr>
            <w:r w:rsidRPr="005105C6">
              <w:rPr>
                <w:color w:val="FF0000"/>
                <w:lang w:val="de-DE"/>
              </w:rPr>
              <w:t>&gt;</w:t>
            </w:r>
            <w:r w:rsidRPr="005105C6">
              <w:rPr>
                <w:color w:val="FF0000"/>
              </w:rPr>
              <w:t>0.36</w:t>
            </w:r>
            <w:r w:rsidRPr="005105C6">
              <w:rPr>
                <w:color w:val="FF0000"/>
                <w:lang w:val="de-DE"/>
              </w:rPr>
              <w:t xml:space="preserve">, </w:t>
            </w:r>
            <w:r w:rsidRPr="005105C6">
              <w:rPr>
                <w:color w:val="FF0000"/>
              </w:rPr>
              <w:t>≤</w:t>
            </w:r>
            <w:r w:rsidRPr="005105C6">
              <w:rPr>
                <w:color w:val="FF0000"/>
                <w:lang w:val="de-DE"/>
              </w:rPr>
              <w:t>0.72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CD834" w14:textId="5C40EB5D" w:rsidR="00AB29E8" w:rsidRPr="005105C6" w:rsidRDefault="00AB29E8" w:rsidP="00AB29E8">
            <w:pPr>
              <w:pStyle w:val="TAC"/>
              <w:rPr>
                <w:color w:val="FF0000"/>
                <w:lang w:val="de-DE" w:eastAsia="zh-CN"/>
              </w:rPr>
            </w:pPr>
            <w:r w:rsidRPr="005105C6">
              <w:rPr>
                <w:color w:val="FF0000"/>
                <w:lang w:eastAsia="zh-CN"/>
              </w:rPr>
              <w:t>A</w:t>
            </w:r>
            <w:r w:rsidRPr="005105C6">
              <w:rPr>
                <w:color w:val="FF0000"/>
                <w:lang w:val="de-DE" w:eastAsia="zh-CN"/>
              </w:rPr>
              <w:t>5</w:t>
            </w:r>
          </w:p>
        </w:tc>
      </w:tr>
      <w:tr w:rsidR="00AB29E8" w:rsidRPr="00A1115A" w14:paraId="07B918EB" w14:textId="77777777" w:rsidTr="00B16898">
        <w:trPr>
          <w:trHeight w:val="187"/>
          <w:jc w:val="center"/>
        </w:trPr>
        <w:tc>
          <w:tcPr>
            <w:tcW w:w="1440" w:type="dxa"/>
            <w:tcBorders>
              <w:bottom w:val="nil"/>
            </w:tcBorders>
            <w:shd w:val="clear" w:color="auto" w:fill="auto"/>
          </w:tcPr>
          <w:p w14:paraId="23F54BF5" w14:textId="77777777" w:rsidR="00AB29E8" w:rsidRPr="00A1115A" w:rsidRDefault="00AB29E8" w:rsidP="00AB29E8">
            <w:pPr>
              <w:pStyle w:val="TAC"/>
            </w:pPr>
            <w:r w:rsidRPr="00A1115A">
              <w:t>20MHz</w:t>
            </w: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146FAA75" w14:textId="77777777" w:rsidR="00AB29E8" w:rsidRPr="00A1115A" w:rsidRDefault="00AB29E8" w:rsidP="00AB29E8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835 &lt; Fc ≤ 839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EB03AD" w14:textId="77777777" w:rsidR="00AB29E8" w:rsidRPr="00A1115A" w:rsidRDefault="00AB29E8" w:rsidP="00AB29E8">
            <w:pPr>
              <w:pStyle w:val="TAC"/>
            </w:pPr>
            <w:r w:rsidRPr="00A1115A">
              <w:rPr>
                <w:rFonts w:cs="Arial"/>
              </w:rPr>
              <w:t>≥</w:t>
            </w:r>
            <w:r w:rsidRPr="00A1115A">
              <w:t>12.24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F8CE07" w14:textId="77777777" w:rsidR="00AB29E8" w:rsidRPr="00A1115A" w:rsidRDefault="00AB29E8" w:rsidP="00AB29E8">
            <w:pPr>
              <w:pStyle w:val="TAC"/>
            </w:pPr>
            <w:r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04B5A4" w14:textId="77777777" w:rsidR="00AB29E8" w:rsidRPr="00A1115A" w:rsidRDefault="00AB29E8" w:rsidP="00AB29E8">
            <w:pPr>
              <w:pStyle w:val="TAC"/>
            </w:pPr>
            <w:r w:rsidRPr="00A1115A">
              <w:t>A1</w:t>
            </w:r>
          </w:p>
        </w:tc>
      </w:tr>
      <w:tr w:rsidR="00AB29E8" w:rsidRPr="00A1115A" w14:paraId="47F3145E" w14:textId="77777777" w:rsidTr="00B1689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2FD95A8" w14:textId="77777777" w:rsidR="00AB29E8" w:rsidRPr="00A1115A" w:rsidRDefault="00AB29E8" w:rsidP="00AB29E8">
            <w:pPr>
              <w:pStyle w:val="TAC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35634744" w14:textId="77777777" w:rsidR="00AB29E8" w:rsidRPr="00A1115A" w:rsidRDefault="00AB29E8" w:rsidP="00AB29E8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1D17F" w14:textId="77777777" w:rsidR="00AB29E8" w:rsidRPr="00A1115A" w:rsidRDefault="00AB29E8" w:rsidP="00AB29E8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12.24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BECE28" w14:textId="77777777" w:rsidR="00AB29E8" w:rsidRPr="00A1115A" w:rsidRDefault="00AB29E8" w:rsidP="00AB29E8">
            <w:pPr>
              <w:pStyle w:val="TAC"/>
            </w:pPr>
            <w:r w:rsidRPr="008F7B2E">
              <w:t>≤</w:t>
            </w:r>
            <w:r>
              <w:t>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F77FEB" w14:textId="77777777" w:rsidR="00AB29E8" w:rsidRPr="00A1115A" w:rsidRDefault="00AB29E8" w:rsidP="00AB29E8">
            <w:pPr>
              <w:pStyle w:val="TAC"/>
            </w:pPr>
            <w:r w:rsidRPr="00A1115A">
              <w:t>A4</w:t>
            </w:r>
          </w:p>
        </w:tc>
      </w:tr>
      <w:tr w:rsidR="00AB29E8" w:rsidRPr="00A1115A" w14:paraId="1F99FFE1" w14:textId="77777777" w:rsidTr="00B1689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53612440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0B89DBD" w14:textId="77777777" w:rsidR="00AB29E8" w:rsidRPr="00A1115A" w:rsidRDefault="00AB29E8" w:rsidP="00AB29E8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884A7A" w14:textId="77777777" w:rsidR="00AB29E8" w:rsidRPr="00A1115A" w:rsidRDefault="00AB29E8" w:rsidP="00AB29E8">
            <w:pPr>
              <w:pStyle w:val="TAC"/>
            </w:pPr>
            <w:r w:rsidRPr="00A1115A">
              <w:rPr>
                <w:rFonts w:cs="Arial"/>
              </w:rPr>
              <w:t>&lt;12.24, ≥8.46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E1CF5" w14:textId="77777777" w:rsidR="00AB29E8" w:rsidRPr="00A1115A" w:rsidRDefault="00AB29E8" w:rsidP="00AB29E8">
            <w:pPr>
              <w:pStyle w:val="TAC"/>
            </w:pPr>
            <w:r w:rsidRPr="008F7B2E">
              <w:t>≥</w:t>
            </w:r>
            <w:r>
              <w:t>5.4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C9DFC3" w14:textId="77777777" w:rsidR="00AB29E8" w:rsidRPr="00A1115A" w:rsidRDefault="00AB29E8" w:rsidP="00AB29E8">
            <w:pPr>
              <w:pStyle w:val="TAC"/>
            </w:pPr>
            <w:r w:rsidRPr="00A1115A">
              <w:t>A2</w:t>
            </w:r>
          </w:p>
        </w:tc>
      </w:tr>
      <w:tr w:rsidR="00AB29E8" w:rsidRPr="00A1115A" w14:paraId="7CE4B9B1" w14:textId="77777777" w:rsidTr="00B1689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71FA0B84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2098AA4F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CA6D25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&lt;5.58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C9F31E" w14:textId="77777777" w:rsidR="00AB29E8" w:rsidRPr="00A1115A" w:rsidRDefault="00AB29E8" w:rsidP="00AB29E8">
            <w:pPr>
              <w:pStyle w:val="TAC"/>
            </w:pPr>
            <w:r w:rsidRPr="008F7B2E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809519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A3</w:t>
            </w:r>
          </w:p>
        </w:tc>
      </w:tr>
      <w:tr w:rsidR="00AB29E8" w:rsidRPr="00A1115A" w14:paraId="3EB57F75" w14:textId="77777777" w:rsidTr="00B1689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427A1CA8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61AA2F1F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DEAD26" w14:textId="576C36E6" w:rsidR="00AB29E8" w:rsidRPr="004F3CB0" w:rsidRDefault="00AB29E8" w:rsidP="00AB29E8">
            <w:pPr>
              <w:pStyle w:val="TAC"/>
              <w:rPr>
                <w:color w:val="FF0000"/>
                <w:lang w:eastAsia="zh-CN"/>
              </w:rPr>
            </w:pPr>
            <w:r w:rsidRPr="00B16898">
              <w:rPr>
                <w:color w:val="FF0000"/>
                <w:lang w:eastAsia="zh-CN"/>
              </w:rPr>
              <w:t>&lt; 8.46</w:t>
            </w:r>
            <w:r>
              <w:rPr>
                <w:color w:val="FF0000"/>
                <w:lang w:val="de-DE" w:eastAsia="zh-CN"/>
              </w:rPr>
              <w:t xml:space="preserve">, </w:t>
            </w:r>
            <w:r w:rsidRPr="004F3CB0">
              <w:rPr>
                <w:rFonts w:cs="Arial"/>
                <w:color w:val="FF0000"/>
              </w:rPr>
              <w:t>≥</w:t>
            </w:r>
            <w:r w:rsidRPr="004F3CB0">
              <w:rPr>
                <w:color w:val="FF0000"/>
                <w:lang w:eastAsia="zh-CN"/>
              </w:rPr>
              <w:t>1.8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A5726E" w14:textId="6F23C8A0" w:rsidR="00AB29E8" w:rsidRPr="003655E4" w:rsidRDefault="00AB29E8" w:rsidP="00AB29E8">
            <w:pPr>
              <w:pStyle w:val="TAC"/>
              <w:rPr>
                <w:color w:val="FF0000"/>
                <w:lang w:val="de-DE"/>
              </w:rPr>
            </w:pPr>
            <w:r w:rsidRPr="00901CAF">
              <w:rPr>
                <w:color w:val="FF0000"/>
              </w:rPr>
              <w:t>≥</w:t>
            </w:r>
            <w:r>
              <w:rPr>
                <w:color w:val="FF0000"/>
                <w:lang w:val="de-DE"/>
              </w:rPr>
              <w:t>3</w:t>
            </w:r>
            <w:r w:rsidRPr="00B16898">
              <w:rPr>
                <w:color w:val="FF0000"/>
              </w:rPr>
              <w:t>.</w:t>
            </w:r>
            <w:r>
              <w:rPr>
                <w:color w:val="FF0000"/>
                <w:lang w:val="de-DE"/>
              </w:rPr>
              <w:t>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C7D1" w14:textId="2F564229" w:rsidR="00AB29E8" w:rsidRPr="00901CAF" w:rsidRDefault="00AB29E8" w:rsidP="00AB29E8">
            <w:pPr>
              <w:pStyle w:val="TAC"/>
              <w:rPr>
                <w:color w:val="FF0000"/>
                <w:lang w:eastAsia="zh-CN"/>
              </w:rPr>
            </w:pPr>
            <w:r w:rsidRPr="00901CAF">
              <w:rPr>
                <w:color w:val="FF0000"/>
                <w:lang w:eastAsia="zh-CN"/>
              </w:rPr>
              <w:t>A5</w:t>
            </w:r>
          </w:p>
        </w:tc>
      </w:tr>
      <w:tr w:rsidR="00AB29E8" w:rsidRPr="00A1115A" w14:paraId="546F748E" w14:textId="77777777" w:rsidTr="00B1689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BF2A01A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45F4D2EC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4C8608" w14:textId="209F03D4" w:rsidR="00AB29E8" w:rsidRPr="00901CAF" w:rsidRDefault="00AB29E8" w:rsidP="00AB29E8">
            <w:pPr>
              <w:pStyle w:val="TAC"/>
              <w:rPr>
                <w:color w:val="FF0000"/>
                <w:lang w:eastAsia="zh-CN"/>
              </w:rPr>
            </w:pPr>
            <w:r>
              <w:rPr>
                <w:color w:val="FF0000"/>
                <w:lang w:val="de-DE" w:eastAsia="zh-CN"/>
              </w:rPr>
              <w:t>&lt;</w:t>
            </w:r>
            <w:r w:rsidRPr="00B16898">
              <w:rPr>
                <w:color w:val="FF0000"/>
                <w:lang w:eastAsia="zh-CN"/>
              </w:rPr>
              <w:t>6.12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BEBE6A" w14:textId="68F477A2" w:rsidR="00AB29E8" w:rsidRPr="00901CAF" w:rsidRDefault="00AB29E8" w:rsidP="00AB29E8">
            <w:pPr>
              <w:pStyle w:val="TAC"/>
              <w:rPr>
                <w:color w:val="FF0000"/>
              </w:rPr>
            </w:pPr>
            <w:r w:rsidRPr="00B16898">
              <w:rPr>
                <w:color w:val="FF0000"/>
              </w:rPr>
              <w:t>&gt;0.36</w:t>
            </w:r>
            <w:r w:rsidRPr="00901CAF">
              <w:rPr>
                <w:color w:val="FF0000"/>
                <w:lang w:val="de-DE"/>
              </w:rPr>
              <w:t xml:space="preserve">, </w:t>
            </w:r>
            <w:r w:rsidRPr="00901CAF">
              <w:rPr>
                <w:color w:val="FF0000"/>
              </w:rPr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9BDCB8" w14:textId="5914C308" w:rsidR="00AB29E8" w:rsidRPr="00901CAF" w:rsidRDefault="00AB29E8" w:rsidP="00AB29E8">
            <w:pPr>
              <w:pStyle w:val="TAC"/>
              <w:rPr>
                <w:color w:val="FF0000"/>
                <w:lang w:eastAsia="zh-CN"/>
              </w:rPr>
            </w:pPr>
            <w:r w:rsidRPr="00901CAF">
              <w:rPr>
                <w:color w:val="FF0000"/>
                <w:lang w:eastAsia="zh-CN"/>
              </w:rPr>
              <w:t>A5</w:t>
            </w:r>
          </w:p>
        </w:tc>
      </w:tr>
      <w:tr w:rsidR="00AB29E8" w:rsidRPr="00A1115A" w14:paraId="7E7534AC" w14:textId="77777777" w:rsidTr="00B16898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0C395DB4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FCC7C50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C9CC33" w14:textId="3FC06B55" w:rsidR="00AB29E8" w:rsidRPr="004F3CB0" w:rsidRDefault="00AB29E8" w:rsidP="00AB29E8">
            <w:pPr>
              <w:pStyle w:val="TAC"/>
              <w:rPr>
                <w:color w:val="FF0000"/>
                <w:lang w:eastAsia="zh-CN"/>
              </w:rPr>
            </w:pPr>
            <w:r w:rsidRPr="00901CAF">
              <w:rPr>
                <w:color w:val="FF0000"/>
                <w:lang w:eastAsia="zh-CN"/>
              </w:rPr>
              <w:t>&lt;12.24</w:t>
            </w:r>
            <w:r>
              <w:rPr>
                <w:color w:val="FF0000"/>
                <w:lang w:val="de-DE" w:eastAsia="zh-CN"/>
              </w:rPr>
              <w:t xml:space="preserve">, </w:t>
            </w:r>
            <w:r w:rsidRPr="004F3CB0">
              <w:rPr>
                <w:rFonts w:cs="Arial"/>
                <w:color w:val="FF0000"/>
              </w:rPr>
              <w:t>≥</w:t>
            </w:r>
            <w:r w:rsidRPr="004F3CB0">
              <w:rPr>
                <w:color w:val="FF0000"/>
                <w:szCs w:val="20"/>
                <w:lang w:eastAsia="zh-CN"/>
              </w:rPr>
              <w:t>8.46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B90C8" w14:textId="7E5B30E4" w:rsidR="00AB29E8" w:rsidRPr="003655E4" w:rsidRDefault="00AB29E8" w:rsidP="00AB29E8">
            <w:pPr>
              <w:pStyle w:val="TAC"/>
              <w:rPr>
                <w:color w:val="FF0000"/>
                <w:lang w:val="de-DE"/>
              </w:rPr>
            </w:pPr>
            <w:r w:rsidRPr="00901CAF">
              <w:rPr>
                <w:color w:val="FF0000"/>
              </w:rPr>
              <w:t>&lt; 5.4</w:t>
            </w:r>
            <w:r w:rsidRPr="00901CAF">
              <w:rPr>
                <w:color w:val="FF0000"/>
                <w:lang w:val="de-DE"/>
              </w:rPr>
              <w:t xml:space="preserve">, </w:t>
            </w:r>
            <w:r w:rsidRPr="00901CAF">
              <w:rPr>
                <w:color w:val="FF0000"/>
                <w:lang w:val="en-GB"/>
              </w:rPr>
              <w:t>≥</w:t>
            </w:r>
            <w:r>
              <w:rPr>
                <w:color w:val="FF0000"/>
                <w:lang w:val="de-DE"/>
              </w:rPr>
              <w:t>3</w:t>
            </w:r>
            <w:r w:rsidRPr="00901CAF">
              <w:rPr>
                <w:color w:val="FF0000"/>
              </w:rPr>
              <w:t>.</w:t>
            </w:r>
            <w:r>
              <w:rPr>
                <w:color w:val="FF0000"/>
                <w:lang w:val="de-DE"/>
              </w:rPr>
              <w:t>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DEA61" w14:textId="466152CB" w:rsidR="00AB29E8" w:rsidRPr="00901CAF" w:rsidRDefault="00AB29E8" w:rsidP="00AB29E8">
            <w:pPr>
              <w:pStyle w:val="TAC"/>
              <w:rPr>
                <w:color w:val="FF0000"/>
                <w:lang w:eastAsia="zh-CN"/>
              </w:rPr>
            </w:pPr>
            <w:r w:rsidRPr="00901CAF">
              <w:rPr>
                <w:color w:val="FF0000"/>
                <w:lang w:eastAsia="zh-CN"/>
              </w:rPr>
              <w:t>A5</w:t>
            </w:r>
          </w:p>
        </w:tc>
      </w:tr>
      <w:tr w:rsidR="00AB29E8" w:rsidRPr="00A1115A" w14:paraId="7583D766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DB4C4CB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4AEE8593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Fc ≤ 835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72C8C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13.68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C4D006" w14:textId="77777777" w:rsidR="00AB29E8" w:rsidRPr="00A1115A" w:rsidRDefault="00AB29E8" w:rsidP="00AB29E8">
            <w:pPr>
              <w:pStyle w:val="TAC"/>
            </w:pPr>
            <w:r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6D55DD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A1</w:t>
            </w:r>
          </w:p>
        </w:tc>
      </w:tr>
      <w:tr w:rsidR="00AB29E8" w:rsidRPr="00A1115A" w14:paraId="0B80D031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5DEB5545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28332397" w14:textId="77777777" w:rsidR="00AB29E8" w:rsidRPr="00A1115A" w:rsidRDefault="00AB29E8" w:rsidP="00AB29E8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E9246F" w14:textId="77777777" w:rsidR="00AB29E8" w:rsidRPr="00A1115A" w:rsidRDefault="00AB29E8" w:rsidP="00AB29E8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13.68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27823A" w14:textId="77777777" w:rsidR="00AB29E8" w:rsidRPr="00A1115A" w:rsidRDefault="00AB29E8" w:rsidP="00AB29E8">
            <w:pPr>
              <w:pStyle w:val="TAC"/>
            </w:pPr>
            <w:r w:rsidRPr="008F7B2E">
              <w:t>≤</w:t>
            </w:r>
            <w:r>
              <w:t>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BC4FC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A4</w:t>
            </w:r>
          </w:p>
        </w:tc>
      </w:tr>
      <w:tr w:rsidR="00AB29E8" w:rsidRPr="00A1115A" w14:paraId="70AAE871" w14:textId="77777777" w:rsidTr="00E462EA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7BF96B4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3C056C5B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1AA74A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rFonts w:cs="Arial"/>
              </w:rPr>
              <w:t>&lt;13.68, ≥8.46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09F9F" w14:textId="77777777" w:rsidR="00AB29E8" w:rsidRPr="00A1115A" w:rsidRDefault="00AB29E8" w:rsidP="00AB29E8">
            <w:pPr>
              <w:pStyle w:val="TAC"/>
            </w:pPr>
            <w:r w:rsidRPr="008F7B2E">
              <w:t>≥</w:t>
            </w:r>
            <w:r>
              <w:t>5.4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485328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A2</w:t>
            </w:r>
          </w:p>
        </w:tc>
      </w:tr>
      <w:tr w:rsidR="00AB29E8" w:rsidRPr="00A1115A" w14:paraId="5D907942" w14:textId="77777777" w:rsidTr="00641C43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7A418C1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1D569EEC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B9269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&lt;4.32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C9557" w14:textId="77777777" w:rsidR="00AB29E8" w:rsidRPr="00A1115A" w:rsidRDefault="00AB29E8" w:rsidP="00AB29E8">
            <w:pPr>
              <w:pStyle w:val="TAC"/>
            </w:pPr>
            <w:r w:rsidRPr="008F7B2E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8A2A95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A3</w:t>
            </w:r>
          </w:p>
        </w:tc>
      </w:tr>
      <w:tr w:rsidR="00AB29E8" w:rsidRPr="00A1115A" w14:paraId="414AEF7B" w14:textId="77777777" w:rsidTr="00641C43">
        <w:trPr>
          <w:trHeight w:val="187"/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63E7F57F" w14:textId="77777777" w:rsidR="00AB29E8" w:rsidRPr="00A1115A" w:rsidRDefault="00AB29E8" w:rsidP="00AB29E8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4C2049E" w14:textId="77777777" w:rsidR="00AB29E8" w:rsidRPr="00A1115A" w:rsidRDefault="00AB29E8" w:rsidP="00AB29E8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8086D" w14:textId="469030D2" w:rsidR="00AB29E8" w:rsidRPr="00641C43" w:rsidRDefault="00AB29E8" w:rsidP="00AB29E8">
            <w:pPr>
              <w:pStyle w:val="TAC"/>
              <w:rPr>
                <w:color w:val="FF0000"/>
                <w:lang w:eastAsia="zh-CN"/>
              </w:rPr>
            </w:pPr>
            <w:r w:rsidRPr="00641C43">
              <w:rPr>
                <w:color w:val="FF0000"/>
                <w:lang w:val="de-DE" w:eastAsia="zh-CN"/>
              </w:rPr>
              <w:t>&lt;</w:t>
            </w:r>
            <w:r w:rsidRPr="00641C43">
              <w:rPr>
                <w:color w:val="FF0000"/>
                <w:szCs w:val="20"/>
                <w:lang w:eastAsia="zh-CN"/>
              </w:rPr>
              <w:t>4.68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80E13" w14:textId="5F7A33DC" w:rsidR="00AB29E8" w:rsidRPr="00641C43" w:rsidRDefault="00AB29E8" w:rsidP="00AB29E8">
            <w:pPr>
              <w:pStyle w:val="TAC"/>
              <w:rPr>
                <w:color w:val="FF0000"/>
              </w:rPr>
            </w:pPr>
            <w:r w:rsidRPr="00641C43">
              <w:rPr>
                <w:color w:val="FF0000"/>
              </w:rPr>
              <w:t xml:space="preserve">&gt;0.36, </w:t>
            </w:r>
            <w:r w:rsidRPr="00901CAF">
              <w:rPr>
                <w:color w:val="FF0000"/>
              </w:rPr>
              <w:t>≤</w:t>
            </w:r>
            <w:r w:rsidRPr="00641C43">
              <w:rPr>
                <w:color w:val="FF0000"/>
              </w:rPr>
              <w:t>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30A587" w14:textId="1476F2FA" w:rsidR="00AB29E8" w:rsidRPr="00641C43" w:rsidRDefault="00AB29E8" w:rsidP="00AB29E8">
            <w:pPr>
              <w:pStyle w:val="TAC"/>
              <w:rPr>
                <w:color w:val="FF0000"/>
                <w:lang w:val="de-DE" w:eastAsia="zh-CN"/>
              </w:rPr>
            </w:pPr>
            <w:r w:rsidRPr="00641C43">
              <w:rPr>
                <w:color w:val="FF0000"/>
                <w:lang w:val="de-DE" w:eastAsia="zh-CN"/>
              </w:rPr>
              <w:t>A5</w:t>
            </w:r>
          </w:p>
        </w:tc>
      </w:tr>
    </w:tbl>
    <w:p w14:paraId="667244E7" w14:textId="77777777" w:rsidR="00641C43" w:rsidRDefault="00641C43" w:rsidP="00882810">
      <w:pPr>
        <w:pStyle w:val="TH"/>
      </w:pPr>
    </w:p>
    <w:p w14:paraId="3B09D909" w14:textId="37BACD2B" w:rsidR="00882810" w:rsidRPr="00A1115A" w:rsidRDefault="00882810" w:rsidP="00882810">
      <w:pPr>
        <w:pStyle w:val="TH"/>
        <w:rPr>
          <w:noProof/>
          <w:lang w:val="en-US"/>
        </w:rPr>
      </w:pPr>
      <w:r w:rsidRPr="00A1115A">
        <w:t xml:space="preserve">Table </w:t>
      </w:r>
      <w:r w:rsidR="009D1CF4" w:rsidRPr="009D1CF4">
        <w:rPr>
          <w:lang w:val="en-US"/>
        </w:rPr>
        <w:t>8</w:t>
      </w:r>
      <w:r w:rsidRPr="00A1115A">
        <w:t>: A-MPR for NS_15</w:t>
      </w:r>
    </w:p>
    <w:tbl>
      <w:tblPr>
        <w:tblW w:w="8488" w:type="dxa"/>
        <w:tblInd w:w="571" w:type="dxa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00"/>
        <w:gridCol w:w="1252"/>
        <w:gridCol w:w="1259"/>
        <w:gridCol w:w="1259"/>
        <w:gridCol w:w="1259"/>
        <w:gridCol w:w="1259"/>
      </w:tblGrid>
      <w:tr w:rsidR="00B66FE4" w:rsidRPr="00A1115A" w14:paraId="6691BE52" w14:textId="32DB32B9" w:rsidTr="00B66FE4"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80497" w14:textId="77777777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Modulation/Waveform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34D1ED" w14:textId="77777777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A1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662600" w14:textId="77777777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A2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CC8A9F" w14:textId="77777777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A3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EA737" w14:textId="77777777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A4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5A2AC" w14:textId="5DA0B90F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>A</w:t>
            </w:r>
            <w:r>
              <w:rPr>
                <w:rFonts w:eastAsia="Yu Mincho"/>
                <w:color w:val="FF0000"/>
              </w:rPr>
              <w:t>5</w:t>
            </w:r>
          </w:p>
        </w:tc>
      </w:tr>
      <w:tr w:rsidR="00B66FE4" w:rsidRPr="00A1115A" w14:paraId="6DD52DFC" w14:textId="0AAE748F" w:rsidTr="00B66FE4"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F4BBA" w14:textId="77777777" w:rsidR="00B66FE4" w:rsidRPr="00A1115A" w:rsidRDefault="00B66FE4" w:rsidP="00B66FE4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48BC52" w14:textId="77777777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6D4D89" w14:textId="77777777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46E5E" w14:textId="77777777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B0A41" w14:textId="77777777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A1115A">
              <w:rPr>
                <w:rFonts w:eastAsia="Yu Mincho"/>
              </w:rPr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A3DC8" w14:textId="5EBE67AC" w:rsidR="00B66FE4" w:rsidRPr="00A1115A" w:rsidRDefault="00B66FE4" w:rsidP="00B66FE4">
            <w:pPr>
              <w:pStyle w:val="TAH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>Outer/Inner</w:t>
            </w:r>
          </w:p>
        </w:tc>
      </w:tr>
      <w:tr w:rsidR="00B66FE4" w:rsidRPr="00A1115A" w14:paraId="64D1E44F" w14:textId="40E10576" w:rsidTr="00B66FE4">
        <w:tc>
          <w:tcPr>
            <w:tcW w:w="22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521C9A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PI/2 BPSK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2003C2" w14:textId="2679D145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3CEBB6" w14:textId="18CA2338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5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B94D6" w14:textId="6C0141F3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4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</w:t>
            </w:r>
            <w:r w:rsidR="000F0B2E">
              <w:rPr>
                <w:rFonts w:eastAsia="Yu Mincho"/>
                <w:color w:val="FF0000"/>
              </w:rPr>
              <w:t>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9A8E9" w14:textId="2AA71044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B579C" w14:textId="499C2AA5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B66FE4" w:rsidRPr="00A1115A" w14:paraId="6AA77179" w14:textId="497CCA0C" w:rsidTr="00B66FE4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309997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QPSK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812F76" w14:textId="58FA8354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06BA81" w14:textId="2F9EE95E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5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DAB47" w14:textId="074A3DC8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4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</w:t>
            </w:r>
            <w:r w:rsidR="000F0B2E">
              <w:rPr>
                <w:rFonts w:eastAsia="Yu Mincho"/>
                <w:color w:val="FF0000"/>
              </w:rPr>
              <w:t>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0700D" w14:textId="10BA9671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0080C" w14:textId="071CCAC5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B66FE4" w:rsidRPr="00A1115A" w14:paraId="4CD657BA" w14:textId="26219E76" w:rsidTr="00B66FE4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91C21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16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8EA6A" w14:textId="603AEFB9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5C8D7" w14:textId="1978C183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5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69BE7" w14:textId="1244250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4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</w:t>
            </w:r>
            <w:r w:rsidR="000F0B2E">
              <w:rPr>
                <w:rFonts w:eastAsia="Yu Mincho"/>
                <w:color w:val="FF0000"/>
              </w:rPr>
              <w:t>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79E71" w14:textId="09FF7D43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8D022" w14:textId="769B9E56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B66FE4" w:rsidRPr="00A1115A" w14:paraId="34BE5A95" w14:textId="1CE59C31" w:rsidTr="00B66FE4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F04C04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64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1204C" w14:textId="12D21E4D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10491" w14:textId="6DCC3281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5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8D304" w14:textId="11FAC06D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4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</w:t>
            </w:r>
            <w:r w:rsidR="000F0B2E">
              <w:rPr>
                <w:rFonts w:eastAsia="Yu Mincho"/>
                <w:color w:val="FF0000"/>
              </w:rPr>
              <w:t>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41DF7" w14:textId="1BCAA7E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A5D6BF" w14:textId="4B1640FA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>≤ 3</w:t>
            </w:r>
          </w:p>
        </w:tc>
      </w:tr>
      <w:tr w:rsidR="00B66FE4" w:rsidRPr="00A1115A" w14:paraId="3AA673BD" w14:textId="082C3A27" w:rsidTr="00B66FE4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5D568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DFT-s-OFDM 256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8B100" w14:textId="665EFA0A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B2C02" w14:textId="71176750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5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42EDA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65137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13.5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F98B3" w14:textId="2FC79ADA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>≤ 4.5</w:t>
            </w:r>
          </w:p>
        </w:tc>
      </w:tr>
      <w:tr w:rsidR="00B66FE4" w:rsidRPr="00A1115A" w14:paraId="6CA25D68" w14:textId="0851DD27" w:rsidTr="00B66FE4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2DB73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QPSK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990AF" w14:textId="78CF2F7F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10.5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</w:t>
            </w:r>
            <w:r w:rsidR="001F4D9E">
              <w:rPr>
                <w:rFonts w:eastAsia="Yu Mincho"/>
                <w:color w:val="FF0000"/>
              </w:rPr>
              <w:t>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07578" w14:textId="53487690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6.5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76C03" w14:textId="0874CE11" w:rsidR="000F0B2E" w:rsidRPr="00A1115A" w:rsidRDefault="00B66FE4" w:rsidP="000F0B2E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4</w:t>
            </w:r>
            <w:r w:rsidR="000F0B2E">
              <w:rPr>
                <w:rFonts w:eastAsia="Yu Mincho"/>
              </w:rPr>
              <w:t xml:space="preserve"> </w:t>
            </w:r>
            <w:r w:rsidR="000F0B2E" w:rsidRPr="00DC3239">
              <w:rPr>
                <w:rFonts w:eastAsia="Yu Mincho"/>
                <w:color w:val="FF0000"/>
              </w:rPr>
              <w:t>+</w:t>
            </w:r>
            <w:r w:rsidR="000F0B2E">
              <w:rPr>
                <w:rFonts w:eastAsia="Yu Mincho"/>
                <w:color w:val="FF0000"/>
              </w:rPr>
              <w:t>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78CD4" w14:textId="69BC063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10.5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DD7A4" w14:textId="0FB66B38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 xml:space="preserve">≤ </w:t>
            </w:r>
            <w:r>
              <w:rPr>
                <w:rFonts w:eastAsia="Yu Mincho"/>
                <w:color w:val="FF0000"/>
              </w:rPr>
              <w:t>4.5</w:t>
            </w:r>
          </w:p>
        </w:tc>
      </w:tr>
      <w:tr w:rsidR="00B66FE4" w:rsidRPr="00A1115A" w14:paraId="370FD24D" w14:textId="0D668A72" w:rsidTr="00B66FE4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6480F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16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722DE" w14:textId="131CE4C6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10.5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</w:t>
            </w:r>
            <w:r w:rsidR="006B329E">
              <w:rPr>
                <w:rFonts w:eastAsia="Yu Mincho"/>
                <w:color w:val="FF0000"/>
              </w:rPr>
              <w:t>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17A0F" w14:textId="7E83F601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6.5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4825E" w14:textId="4690256C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4</w:t>
            </w:r>
            <w:r w:rsidR="000F0B2E">
              <w:rPr>
                <w:rFonts w:eastAsia="Yu Mincho"/>
              </w:rPr>
              <w:t xml:space="preserve"> </w:t>
            </w:r>
            <w:r w:rsidR="000F0B2E" w:rsidRPr="00DC3239">
              <w:rPr>
                <w:rFonts w:eastAsia="Yu Mincho"/>
                <w:color w:val="FF0000"/>
              </w:rPr>
              <w:t>+</w:t>
            </w:r>
            <w:r w:rsidR="000F0B2E">
              <w:rPr>
                <w:rFonts w:eastAsia="Yu Mincho"/>
                <w:color w:val="FF0000"/>
              </w:rPr>
              <w:t>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A1FB9" w14:textId="6763106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10.5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9DF0D" w14:textId="3889FAD8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 xml:space="preserve">≤ </w:t>
            </w:r>
            <w:r>
              <w:rPr>
                <w:rFonts w:eastAsia="Yu Mincho"/>
                <w:color w:val="FF0000"/>
              </w:rPr>
              <w:t>4.5</w:t>
            </w:r>
          </w:p>
        </w:tc>
      </w:tr>
      <w:tr w:rsidR="00B66FE4" w:rsidRPr="00A1115A" w14:paraId="27C377E6" w14:textId="0E4ED2F0" w:rsidTr="00B66FE4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3A27F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64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DC9C4" w14:textId="6ACE7F1E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10.5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</w:t>
            </w:r>
            <w:r w:rsidR="006B329E">
              <w:rPr>
                <w:rFonts w:eastAsia="Yu Mincho"/>
                <w:color w:val="FF0000"/>
              </w:rPr>
              <w:t>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21FC6" w14:textId="2B6C0705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6.5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9B1EB" w14:textId="33FF5F1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4</w:t>
            </w:r>
            <w:r w:rsidR="000F0B2E">
              <w:rPr>
                <w:rFonts w:eastAsia="Yu Mincho"/>
              </w:rPr>
              <w:t xml:space="preserve"> </w:t>
            </w:r>
            <w:r w:rsidR="000F0B2E" w:rsidRPr="00DC3239">
              <w:rPr>
                <w:rFonts w:eastAsia="Yu Mincho"/>
                <w:color w:val="FF0000"/>
              </w:rPr>
              <w:t>+</w:t>
            </w:r>
            <w:r w:rsidR="000F0B2E">
              <w:rPr>
                <w:rFonts w:eastAsia="Yu Mincho"/>
                <w:color w:val="FF0000"/>
              </w:rPr>
              <w:t>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B46AF" w14:textId="68743782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10.5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EF32B" w14:textId="79BA3EFD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 xml:space="preserve">≤ </w:t>
            </w:r>
            <w:r>
              <w:rPr>
                <w:rFonts w:eastAsia="Yu Mincho"/>
                <w:color w:val="FF0000"/>
              </w:rPr>
              <w:t>4.5</w:t>
            </w:r>
          </w:p>
        </w:tc>
      </w:tr>
      <w:tr w:rsidR="00B66FE4" w:rsidRPr="00A1115A" w14:paraId="0BD777FC" w14:textId="4FC37204" w:rsidTr="00B66FE4"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B819B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CP-OFDM 256 QAM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7E2FC" w14:textId="2FA5AECB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10.5</w:t>
            </w:r>
            <w:r w:rsidR="00DC3239">
              <w:rPr>
                <w:rFonts w:eastAsia="Yu Mincho"/>
              </w:rPr>
              <w:t xml:space="preserve"> </w:t>
            </w:r>
            <w:r w:rsidR="00DC3239" w:rsidRPr="00DC3239">
              <w:rPr>
                <w:rFonts w:eastAsia="Yu Mincho"/>
                <w:color w:val="FF0000"/>
              </w:rPr>
              <w:t>+</w:t>
            </w:r>
            <w:r w:rsidR="006B329E">
              <w:rPr>
                <w:rFonts w:eastAsia="Yu Mincho"/>
                <w:color w:val="FF0000"/>
              </w:rPr>
              <w:t>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BC8EB" w14:textId="00A76DCF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6.5</w:t>
            </w:r>
            <w:r w:rsidR="001F4D9E">
              <w:rPr>
                <w:rFonts w:eastAsia="Yu Mincho"/>
              </w:rPr>
              <w:t xml:space="preserve"> </w:t>
            </w:r>
            <w:r w:rsidR="001F4D9E" w:rsidRPr="00DC3239">
              <w:rPr>
                <w:rFonts w:eastAsia="Yu Mincho"/>
                <w:color w:val="FF0000"/>
              </w:rPr>
              <w:t>+1.5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7C460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9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56B05" w14:textId="77777777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A1115A">
              <w:rPr>
                <w:rFonts w:eastAsia="Yu Mincho"/>
              </w:rPr>
              <w:t>≤ 13.5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9E28B" w14:textId="3487D1DB" w:rsidR="00B66FE4" w:rsidRPr="00A1115A" w:rsidRDefault="00B66FE4" w:rsidP="00B66FE4">
            <w:pPr>
              <w:pStyle w:val="TAC"/>
              <w:rPr>
                <w:rFonts w:eastAsia="Yu Mincho"/>
              </w:rPr>
            </w:pPr>
            <w:r w:rsidRPr="00070C02">
              <w:rPr>
                <w:rFonts w:eastAsia="Yu Mincho"/>
                <w:color w:val="FF0000"/>
              </w:rPr>
              <w:t xml:space="preserve">≤ </w:t>
            </w:r>
            <w:r>
              <w:rPr>
                <w:rFonts w:eastAsia="Yu Mincho"/>
                <w:color w:val="FF0000"/>
              </w:rPr>
              <w:t>6.5</w:t>
            </w:r>
          </w:p>
        </w:tc>
      </w:tr>
    </w:tbl>
    <w:p w14:paraId="6422B7DD" w14:textId="77777777" w:rsidR="00882810" w:rsidRPr="00A1115A" w:rsidRDefault="00882810" w:rsidP="00882810"/>
    <w:p w14:paraId="075810C0" w14:textId="77777777" w:rsidR="00882810" w:rsidRDefault="00882810" w:rsidP="003D7EE1">
      <w:pPr>
        <w:pStyle w:val="Proposal"/>
        <w:ind w:left="0" w:firstLine="0"/>
      </w:pPr>
    </w:p>
    <w:p w14:paraId="72EC3670" w14:textId="165E314E" w:rsidR="00723AB5" w:rsidRDefault="00723AB5" w:rsidP="00723AB5">
      <w:pPr>
        <w:spacing w:after="120"/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723AB5" w14:paraId="70139E1E" w14:textId="77777777" w:rsidTr="007353A2">
        <w:tc>
          <w:tcPr>
            <w:tcW w:w="4814" w:type="dxa"/>
          </w:tcPr>
          <w:p w14:paraId="6AF15787" w14:textId="474094EC" w:rsidR="00723AB5" w:rsidRDefault="000F0B2E" w:rsidP="007353A2">
            <w:pPr>
              <w:jc w:val="both"/>
            </w:pPr>
            <w:r w:rsidRPr="000F0B2E">
              <w:rPr>
                <w:noProof/>
              </w:rPr>
              <w:lastRenderedPageBreak/>
              <w:drawing>
                <wp:inline distT="0" distB="0" distL="0" distR="0" wp14:anchorId="139DED31" wp14:editId="7A76EBF1">
                  <wp:extent cx="2880000" cy="2298384"/>
                  <wp:effectExtent l="0" t="0" r="3175" b="635"/>
                  <wp:docPr id="12602194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0219492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298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47B7C529" w14:textId="6864F884" w:rsidR="00723AB5" w:rsidRDefault="00E475CB" w:rsidP="007353A2">
            <w:pPr>
              <w:jc w:val="both"/>
            </w:pPr>
            <w:r w:rsidRPr="00E475CB">
              <w:rPr>
                <w:noProof/>
              </w:rPr>
              <w:drawing>
                <wp:inline distT="0" distB="0" distL="0" distR="0" wp14:anchorId="049EBF44" wp14:editId="591C48FA">
                  <wp:extent cx="2880000" cy="2283746"/>
                  <wp:effectExtent l="0" t="0" r="3175" b="2540"/>
                  <wp:docPr id="21174545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454556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283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3AB5" w14:paraId="100FD0F3" w14:textId="77777777" w:rsidTr="007353A2">
        <w:tc>
          <w:tcPr>
            <w:tcW w:w="4814" w:type="dxa"/>
          </w:tcPr>
          <w:p w14:paraId="3BA5D824" w14:textId="13416224" w:rsidR="00723AB5" w:rsidRPr="009943F1" w:rsidRDefault="006B329E" w:rsidP="007353A2">
            <w:pPr>
              <w:jc w:val="both"/>
            </w:pPr>
            <w:r w:rsidRPr="006B329E">
              <w:rPr>
                <w:noProof/>
              </w:rPr>
              <w:drawing>
                <wp:inline distT="0" distB="0" distL="0" distR="0" wp14:anchorId="4E5EB57A" wp14:editId="70151E22">
                  <wp:extent cx="2880000" cy="2314216"/>
                  <wp:effectExtent l="0" t="0" r="3175" b="0"/>
                  <wp:docPr id="119558794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58794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14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64619EA3" w14:textId="3513448F" w:rsidR="00723AB5" w:rsidRPr="00F40EAB" w:rsidRDefault="001F4D9E" w:rsidP="007353A2">
            <w:pPr>
              <w:jc w:val="both"/>
            </w:pPr>
            <w:r w:rsidRPr="001F4D9E">
              <w:rPr>
                <w:noProof/>
              </w:rPr>
              <w:drawing>
                <wp:inline distT="0" distB="0" distL="0" distR="0" wp14:anchorId="3F39FDA9" wp14:editId="420982D5">
                  <wp:extent cx="2880000" cy="2317502"/>
                  <wp:effectExtent l="0" t="0" r="3175" b="0"/>
                  <wp:docPr id="3038375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837562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17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5437C5" w14:textId="77777777" w:rsidR="00723AB5" w:rsidRDefault="00723AB5" w:rsidP="003D7EE1">
      <w:pPr>
        <w:pStyle w:val="Proposal"/>
        <w:ind w:left="0" w:firstLine="0"/>
      </w:pPr>
    </w:p>
    <w:p w14:paraId="765AD7E7" w14:textId="72CBE37E" w:rsidR="009D1CF4" w:rsidRPr="00113AE3" w:rsidRDefault="009D1CF4" w:rsidP="009D1CF4">
      <w:pPr>
        <w:pStyle w:val="BodyText"/>
        <w:spacing w:after="0"/>
        <w:rPr>
          <w:lang w:val="en-US" w:eastAsia="zh-CN"/>
        </w:rPr>
      </w:pPr>
      <w:r w:rsidRPr="00113AE3">
        <w:rPr>
          <w:b/>
          <w:bCs/>
          <w:lang w:val="en-US" w:eastAsia="zh-CN"/>
        </w:rPr>
        <w:t xml:space="preserve">Proposal </w:t>
      </w:r>
      <w:r>
        <w:rPr>
          <w:b/>
          <w:bCs/>
          <w:lang w:val="en-US" w:eastAsia="zh-CN"/>
        </w:rPr>
        <w:t>4</w:t>
      </w:r>
      <w:r w:rsidRPr="00113AE3">
        <w:rPr>
          <w:b/>
          <w:bCs/>
          <w:lang w:val="en-US" w:eastAsia="zh-CN"/>
        </w:rPr>
        <w:t>:</w:t>
      </w:r>
      <w:r>
        <w:rPr>
          <w:lang w:val="en-US" w:eastAsia="zh-CN"/>
        </w:rPr>
        <w:t xml:space="preserve"> Consider Table 7 and Table 8 when specifying PC2 A-MPR for NS_15</w:t>
      </w:r>
    </w:p>
    <w:p w14:paraId="4501EFD7" w14:textId="77777777" w:rsidR="009D1CF4" w:rsidRPr="009D1CF4" w:rsidRDefault="009D1CF4" w:rsidP="003D7EE1">
      <w:pPr>
        <w:pStyle w:val="Proposal"/>
        <w:ind w:left="0" w:firstLine="0"/>
        <w:rPr>
          <w:lang w:val="en-US"/>
        </w:rPr>
      </w:pPr>
    </w:p>
    <w:p w14:paraId="34C99636" w14:textId="553B2D88" w:rsidR="008E7986" w:rsidRDefault="00A84761" w:rsidP="008E7986">
      <w:pPr>
        <w:pStyle w:val="Heading1"/>
      </w:pPr>
      <w:r>
        <w:t>4</w:t>
      </w:r>
      <w:r w:rsidR="008E7986">
        <w:tab/>
        <w:t>Conclusions</w:t>
      </w:r>
    </w:p>
    <w:p w14:paraId="4B5A9A6F" w14:textId="5EEF2BF8" w:rsidR="00335226" w:rsidRDefault="00400AFA" w:rsidP="008A3B96">
      <w:r>
        <w:t>This</w:t>
      </w:r>
      <w:r w:rsidR="00335226">
        <w:t xml:space="preserve"> contribution provides</w:t>
      </w:r>
      <w:r w:rsidR="00D646F5">
        <w:t xml:space="preserve"> A-MPR simulation results</w:t>
      </w:r>
      <w:r w:rsidR="00C70852">
        <w:t>.</w:t>
      </w:r>
      <w:r>
        <w:t xml:space="preserve"> </w:t>
      </w:r>
      <w:r w:rsidR="004E430C">
        <w:t xml:space="preserve">The following </w:t>
      </w:r>
      <w:r w:rsidR="00334D6C" w:rsidRPr="00616A42">
        <w:rPr>
          <w:lang w:val="en-US"/>
        </w:rPr>
        <w:t>proposals</w:t>
      </w:r>
      <w:r w:rsidR="004E430C">
        <w:t xml:space="preserve"> </w:t>
      </w:r>
      <w:r w:rsidR="00334D6C" w:rsidRPr="00616A42">
        <w:rPr>
          <w:lang w:val="en-US"/>
        </w:rPr>
        <w:t>are</w:t>
      </w:r>
      <w:r w:rsidR="004E430C">
        <w:t xml:space="preserve"> made:</w:t>
      </w:r>
    </w:p>
    <w:p w14:paraId="7AC6EE45" w14:textId="77777777" w:rsidR="009D1CF4" w:rsidRDefault="009D1CF4" w:rsidP="008A3B96"/>
    <w:p w14:paraId="4B5CA329" w14:textId="77777777" w:rsidR="009D1CF4" w:rsidRPr="00113AE3" w:rsidRDefault="009D1CF4" w:rsidP="009D1CF4">
      <w:pPr>
        <w:pStyle w:val="BodyText"/>
        <w:spacing w:after="0"/>
        <w:rPr>
          <w:lang w:val="en-US" w:eastAsia="zh-CN"/>
        </w:rPr>
      </w:pPr>
      <w:r w:rsidRPr="00113AE3">
        <w:rPr>
          <w:b/>
          <w:bCs/>
          <w:lang w:val="en-US" w:eastAsia="zh-CN"/>
        </w:rPr>
        <w:t>Proposal 1:</w:t>
      </w:r>
      <w:r>
        <w:rPr>
          <w:lang w:val="en-US" w:eastAsia="zh-CN"/>
        </w:rPr>
        <w:t xml:space="preserve"> Consider Table 1 and Table 2 when specifying PC2 A-MPR for NS_12</w:t>
      </w:r>
    </w:p>
    <w:p w14:paraId="37A83742" w14:textId="77777777" w:rsidR="009D1CF4" w:rsidRDefault="009D1CF4" w:rsidP="008A3B96">
      <w:pPr>
        <w:rPr>
          <w:lang w:val="en-US"/>
        </w:rPr>
      </w:pPr>
    </w:p>
    <w:p w14:paraId="267C9516" w14:textId="1E8D5AAE" w:rsidR="009D1CF4" w:rsidRPr="00113AE3" w:rsidRDefault="009D1CF4" w:rsidP="009D1CF4">
      <w:pPr>
        <w:pStyle w:val="BodyText"/>
        <w:spacing w:after="0"/>
        <w:rPr>
          <w:lang w:val="en-US" w:eastAsia="zh-CN"/>
        </w:rPr>
      </w:pPr>
      <w:r w:rsidRPr="00113AE3">
        <w:rPr>
          <w:b/>
          <w:bCs/>
          <w:lang w:val="en-US" w:eastAsia="zh-CN"/>
        </w:rPr>
        <w:t xml:space="preserve">Proposal </w:t>
      </w:r>
      <w:r>
        <w:rPr>
          <w:b/>
          <w:bCs/>
          <w:lang w:val="en-US" w:eastAsia="zh-CN"/>
        </w:rPr>
        <w:t>2</w:t>
      </w:r>
      <w:r w:rsidRPr="00113AE3">
        <w:rPr>
          <w:b/>
          <w:bCs/>
          <w:lang w:val="en-US" w:eastAsia="zh-CN"/>
        </w:rPr>
        <w:t>:</w:t>
      </w:r>
      <w:r>
        <w:rPr>
          <w:lang w:val="en-US" w:eastAsia="zh-CN"/>
        </w:rPr>
        <w:t xml:space="preserve"> Consider Table 3 and Table 4 when specifying PC2 A-MPR for NS_13</w:t>
      </w:r>
    </w:p>
    <w:p w14:paraId="71856B91" w14:textId="77777777" w:rsidR="009D1CF4" w:rsidRDefault="009D1CF4" w:rsidP="008A3B96">
      <w:pPr>
        <w:rPr>
          <w:lang w:val="en-US"/>
        </w:rPr>
      </w:pPr>
    </w:p>
    <w:p w14:paraId="6A7961E8" w14:textId="18F6FDDE" w:rsidR="009D1CF4" w:rsidRPr="00113AE3" w:rsidRDefault="009D1CF4" w:rsidP="009D1CF4">
      <w:pPr>
        <w:pStyle w:val="BodyText"/>
        <w:spacing w:after="0"/>
        <w:rPr>
          <w:lang w:val="en-US" w:eastAsia="zh-CN"/>
        </w:rPr>
      </w:pPr>
      <w:r w:rsidRPr="00113AE3">
        <w:rPr>
          <w:b/>
          <w:bCs/>
          <w:lang w:val="en-US" w:eastAsia="zh-CN"/>
        </w:rPr>
        <w:t xml:space="preserve">Proposal </w:t>
      </w:r>
      <w:r>
        <w:rPr>
          <w:b/>
          <w:bCs/>
          <w:lang w:val="en-US" w:eastAsia="zh-CN"/>
        </w:rPr>
        <w:t>3</w:t>
      </w:r>
      <w:r w:rsidRPr="00113AE3">
        <w:rPr>
          <w:b/>
          <w:bCs/>
          <w:lang w:val="en-US" w:eastAsia="zh-CN"/>
        </w:rPr>
        <w:t>:</w:t>
      </w:r>
      <w:r>
        <w:rPr>
          <w:lang w:val="en-US" w:eastAsia="zh-CN"/>
        </w:rPr>
        <w:t xml:space="preserve"> Consider Table 5 and Table 6 when specifying PC2 A-MPR for NS_14</w:t>
      </w:r>
    </w:p>
    <w:p w14:paraId="2D8BE267" w14:textId="77777777" w:rsidR="009D1CF4" w:rsidRDefault="009D1CF4" w:rsidP="008A3B96">
      <w:pPr>
        <w:rPr>
          <w:lang w:val="en-US"/>
        </w:rPr>
      </w:pPr>
    </w:p>
    <w:p w14:paraId="6C20183D" w14:textId="1028046D" w:rsidR="009D1CF4" w:rsidRPr="00113AE3" w:rsidRDefault="009D1CF4" w:rsidP="009D1CF4">
      <w:pPr>
        <w:pStyle w:val="BodyText"/>
        <w:spacing w:after="0"/>
        <w:rPr>
          <w:lang w:val="en-US" w:eastAsia="zh-CN"/>
        </w:rPr>
      </w:pPr>
      <w:r w:rsidRPr="00113AE3">
        <w:rPr>
          <w:b/>
          <w:bCs/>
          <w:lang w:val="en-US" w:eastAsia="zh-CN"/>
        </w:rPr>
        <w:t xml:space="preserve">Proposal </w:t>
      </w:r>
      <w:r>
        <w:rPr>
          <w:b/>
          <w:bCs/>
          <w:lang w:val="en-US" w:eastAsia="zh-CN"/>
        </w:rPr>
        <w:t>4</w:t>
      </w:r>
      <w:r w:rsidRPr="00113AE3">
        <w:rPr>
          <w:b/>
          <w:bCs/>
          <w:lang w:val="en-US" w:eastAsia="zh-CN"/>
        </w:rPr>
        <w:t>:</w:t>
      </w:r>
      <w:r>
        <w:rPr>
          <w:lang w:val="en-US" w:eastAsia="zh-CN"/>
        </w:rPr>
        <w:t xml:space="preserve"> Consider Table 7 and Table 8 when specifying PC2 A-MPR for NS_15</w:t>
      </w:r>
    </w:p>
    <w:p w14:paraId="24B5C3AA" w14:textId="77777777" w:rsidR="009D1CF4" w:rsidRPr="009D1CF4" w:rsidRDefault="009D1CF4" w:rsidP="008A3B96">
      <w:pPr>
        <w:rPr>
          <w:lang w:val="en-US"/>
        </w:rPr>
      </w:pPr>
    </w:p>
    <w:p w14:paraId="6FD99F42" w14:textId="77777777" w:rsidR="00616A42" w:rsidRDefault="00616A42" w:rsidP="008A3B96"/>
    <w:p w14:paraId="5D2DDC34" w14:textId="77777777" w:rsidR="005E69AE" w:rsidRDefault="005E69AE" w:rsidP="005E69AE">
      <w:pPr>
        <w:pStyle w:val="Heading1"/>
      </w:pPr>
      <w:r>
        <w:t>4</w:t>
      </w:r>
      <w:r>
        <w:tab/>
        <w:t>References</w:t>
      </w:r>
    </w:p>
    <w:bookmarkEnd w:id="0"/>
    <w:p w14:paraId="01C7BDE5" w14:textId="036E6ACD" w:rsidR="007F3A2A" w:rsidRPr="004E7C55" w:rsidRDefault="00B13FDC" w:rsidP="007F3A2A">
      <w:pPr>
        <w:numPr>
          <w:ilvl w:val="0"/>
          <w:numId w:val="11"/>
        </w:numPr>
        <w:rPr>
          <w:b/>
          <w:lang w:val="en-US"/>
        </w:rPr>
      </w:pPr>
      <w:r w:rsidRPr="00B13FDC">
        <w:t>RP‑231064</w:t>
      </w:r>
      <w:r w:rsidR="007129D7">
        <w:t>,</w:t>
      </w:r>
      <w:r w:rsidR="007129D7" w:rsidRPr="007129D7">
        <w:t xml:space="preserve"> </w:t>
      </w:r>
      <w:r w:rsidR="007F3A2A" w:rsidRPr="007F3A2A">
        <w:rPr>
          <w:lang w:val="en-US"/>
        </w:rPr>
        <w:t>“</w:t>
      </w:r>
      <w:r w:rsidRPr="00B13FDC">
        <w:rPr>
          <w:lang w:val="en-US"/>
        </w:rPr>
        <w:t>Revised WID: High power UE (power class 2) for NR FR1 FDD single band</w:t>
      </w:r>
      <w:r w:rsidR="007F3A2A" w:rsidRPr="007F3A2A">
        <w:rPr>
          <w:lang w:val="en-US"/>
        </w:rPr>
        <w:t>“,</w:t>
      </w:r>
      <w:r>
        <w:rPr>
          <w:lang w:val="en-US"/>
        </w:rPr>
        <w:t xml:space="preserve"> </w:t>
      </w:r>
      <w:r w:rsidRPr="00B13FDC">
        <w:rPr>
          <w:lang w:val="en-US"/>
        </w:rPr>
        <w:t>China Unicom</w:t>
      </w:r>
      <w:r>
        <w:rPr>
          <w:lang w:val="en-US"/>
        </w:rPr>
        <w:t>,</w:t>
      </w:r>
      <w:r w:rsidR="007F3A2A" w:rsidRPr="007F3A2A">
        <w:rPr>
          <w:lang w:val="en-US"/>
        </w:rPr>
        <w:t xml:space="preserve"> </w:t>
      </w:r>
      <w:r w:rsidRPr="00B13FDC">
        <w:rPr>
          <w:lang w:val="en-US"/>
        </w:rPr>
        <w:t>3GPP TSG RAN meeting #100</w:t>
      </w:r>
    </w:p>
    <w:p w14:paraId="46030AF9" w14:textId="77777777" w:rsidR="006F7CE5" w:rsidRPr="007F3A2A" w:rsidRDefault="006F7CE5" w:rsidP="006F7CE5">
      <w:pPr>
        <w:rPr>
          <w:b/>
          <w:lang w:val="en-US"/>
        </w:rPr>
      </w:pPr>
    </w:p>
    <w:p w14:paraId="21F9D74F" w14:textId="77777777" w:rsidR="005E69AE" w:rsidRPr="007F3A2A" w:rsidRDefault="005E69AE" w:rsidP="005E69AE">
      <w:pPr>
        <w:rPr>
          <w:lang w:val="en-US"/>
        </w:rPr>
      </w:pPr>
    </w:p>
    <w:sectPr w:rsidR="005E69AE" w:rsidRPr="007F3A2A" w:rsidSect="008A093A">
      <w:headerReference w:type="default" r:id="rId31"/>
      <w:footerReference w:type="default" r:id="rId32"/>
      <w:footerReference w:type="first" r:id="rId3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19E4DB" w14:textId="77777777" w:rsidR="00C11D03" w:rsidRDefault="00C11D03">
      <w:r>
        <w:separator/>
      </w:r>
    </w:p>
  </w:endnote>
  <w:endnote w:type="continuationSeparator" w:id="0">
    <w:p w14:paraId="2D81E581" w14:textId="77777777" w:rsidR="00C11D03" w:rsidRDefault="00C11D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5002EFF" w:usb1="C000E47F" w:usb2="00000029" w:usb3="00000000" w:csb0="000001FF" w:csb1="00000000"/>
  </w:font>
  <w:font w:name="Yu Mincho">
    <w:altName w:val="MS Gothic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10FFFC" w14:textId="77777777" w:rsidR="00C11D03" w:rsidRDefault="00C11D03">
      <w:r>
        <w:separator/>
      </w:r>
    </w:p>
  </w:footnote>
  <w:footnote w:type="continuationSeparator" w:id="0">
    <w:p w14:paraId="3CD2F0E4" w14:textId="77777777" w:rsidR="00C11D03" w:rsidRDefault="00C11D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307820F2"/>
    <w:multiLevelType w:val="hybridMultilevel"/>
    <w:tmpl w:val="384E5550"/>
    <w:lvl w:ilvl="0" w:tplc="D9C4B024">
      <w:start w:val="1"/>
      <w:numFmt w:val="bullet"/>
      <w:pStyle w:val="-"/>
      <w:lvlText w:val="-"/>
      <w:lvlJc w:val="left"/>
      <w:pPr>
        <w:ind w:left="800" w:hanging="400"/>
      </w:pPr>
      <w:rPr>
        <w:rFonts w:ascii="Times New Roman" w:eastAsia="Malgun Gothic" w:hAnsi="Times New Roman" w:cs="Times New Roman" w:hint="default"/>
        <w:b w:val="0"/>
        <w:i/>
        <w:sz w:val="2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E12EA"/>
    <w:multiLevelType w:val="hybridMultilevel"/>
    <w:tmpl w:val="BED45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44610E"/>
    <w:multiLevelType w:val="hybridMultilevel"/>
    <w:tmpl w:val="171E2AAC"/>
    <w:lvl w:ilvl="0" w:tplc="0C5A5C4A">
      <w:start w:val="37"/>
      <w:numFmt w:val="bullet"/>
      <w:lvlText w:val=""/>
      <w:lvlJc w:val="left"/>
      <w:pPr>
        <w:ind w:left="4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D1D3942"/>
    <w:multiLevelType w:val="hybridMultilevel"/>
    <w:tmpl w:val="5A34E458"/>
    <w:lvl w:ilvl="0" w:tplc="EF1C88B8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185239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2010187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508523758">
    <w:abstractNumId w:val="1"/>
  </w:num>
  <w:num w:numId="4" w16cid:durableId="314527765">
    <w:abstractNumId w:val="11"/>
  </w:num>
  <w:num w:numId="5" w16cid:durableId="636910375">
    <w:abstractNumId w:val="2"/>
  </w:num>
  <w:num w:numId="6" w16cid:durableId="628702817">
    <w:abstractNumId w:val="2"/>
  </w:num>
  <w:num w:numId="7" w16cid:durableId="822425343">
    <w:abstractNumId w:val="7"/>
  </w:num>
  <w:num w:numId="8" w16cid:durableId="858004916">
    <w:abstractNumId w:val="4"/>
  </w:num>
  <w:num w:numId="9" w16cid:durableId="686558600">
    <w:abstractNumId w:val="3"/>
  </w:num>
  <w:num w:numId="10" w16cid:durableId="777027033">
    <w:abstractNumId w:val="5"/>
  </w:num>
  <w:num w:numId="11" w16cid:durableId="899704539">
    <w:abstractNumId w:val="10"/>
  </w:num>
  <w:num w:numId="12" w16cid:durableId="980811830">
    <w:abstractNumId w:val="12"/>
  </w:num>
  <w:num w:numId="13" w16cid:durableId="529956578">
    <w:abstractNumId w:val="9"/>
  </w:num>
  <w:num w:numId="14" w16cid:durableId="1744718227">
    <w:abstractNumId w:val="8"/>
  </w:num>
  <w:num w:numId="15" w16cid:durableId="143663380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8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1187A"/>
    <w:rsid w:val="00014EB2"/>
    <w:rsid w:val="0001722D"/>
    <w:rsid w:val="00021452"/>
    <w:rsid w:val="00032EDA"/>
    <w:rsid w:val="00033397"/>
    <w:rsid w:val="0003447A"/>
    <w:rsid w:val="00035BDF"/>
    <w:rsid w:val="00036F6A"/>
    <w:rsid w:val="00037665"/>
    <w:rsid w:val="00037CC5"/>
    <w:rsid w:val="00040095"/>
    <w:rsid w:val="0004110C"/>
    <w:rsid w:val="0004646E"/>
    <w:rsid w:val="00051834"/>
    <w:rsid w:val="00052794"/>
    <w:rsid w:val="00054A22"/>
    <w:rsid w:val="00054E52"/>
    <w:rsid w:val="00060941"/>
    <w:rsid w:val="00061661"/>
    <w:rsid w:val="00062023"/>
    <w:rsid w:val="000626F5"/>
    <w:rsid w:val="00062A6F"/>
    <w:rsid w:val="0006526C"/>
    <w:rsid w:val="000655A6"/>
    <w:rsid w:val="000665E1"/>
    <w:rsid w:val="00070C02"/>
    <w:rsid w:val="00072004"/>
    <w:rsid w:val="000761F9"/>
    <w:rsid w:val="00076E7B"/>
    <w:rsid w:val="00080512"/>
    <w:rsid w:val="00081531"/>
    <w:rsid w:val="00081A6D"/>
    <w:rsid w:val="00082D55"/>
    <w:rsid w:val="00083FB3"/>
    <w:rsid w:val="00086A4C"/>
    <w:rsid w:val="000872A6"/>
    <w:rsid w:val="000918BF"/>
    <w:rsid w:val="00096C65"/>
    <w:rsid w:val="000A365D"/>
    <w:rsid w:val="000A530C"/>
    <w:rsid w:val="000A68F3"/>
    <w:rsid w:val="000B3682"/>
    <w:rsid w:val="000C4381"/>
    <w:rsid w:val="000C47C3"/>
    <w:rsid w:val="000D0894"/>
    <w:rsid w:val="000D58AB"/>
    <w:rsid w:val="000E1251"/>
    <w:rsid w:val="000E2428"/>
    <w:rsid w:val="000E7E3F"/>
    <w:rsid w:val="000F0B2E"/>
    <w:rsid w:val="000F322E"/>
    <w:rsid w:val="000F50EC"/>
    <w:rsid w:val="000F7834"/>
    <w:rsid w:val="0010091D"/>
    <w:rsid w:val="00100B3C"/>
    <w:rsid w:val="001014EA"/>
    <w:rsid w:val="001032BC"/>
    <w:rsid w:val="00104BC6"/>
    <w:rsid w:val="001064E7"/>
    <w:rsid w:val="00106BF2"/>
    <w:rsid w:val="00107FB2"/>
    <w:rsid w:val="00113AE3"/>
    <w:rsid w:val="00114E2C"/>
    <w:rsid w:val="0012407D"/>
    <w:rsid w:val="00126CA6"/>
    <w:rsid w:val="00133525"/>
    <w:rsid w:val="00141DDF"/>
    <w:rsid w:val="00147182"/>
    <w:rsid w:val="00152973"/>
    <w:rsid w:val="0015351E"/>
    <w:rsid w:val="0015753C"/>
    <w:rsid w:val="00161A9C"/>
    <w:rsid w:val="00164651"/>
    <w:rsid w:val="00173B76"/>
    <w:rsid w:val="00173B8B"/>
    <w:rsid w:val="00176C55"/>
    <w:rsid w:val="00176E29"/>
    <w:rsid w:val="00177BF7"/>
    <w:rsid w:val="001825E3"/>
    <w:rsid w:val="00185C7F"/>
    <w:rsid w:val="00190B1E"/>
    <w:rsid w:val="001940D3"/>
    <w:rsid w:val="0019624E"/>
    <w:rsid w:val="00197FDE"/>
    <w:rsid w:val="001A1AA4"/>
    <w:rsid w:val="001A39E7"/>
    <w:rsid w:val="001A3E60"/>
    <w:rsid w:val="001A4C42"/>
    <w:rsid w:val="001A4E68"/>
    <w:rsid w:val="001A5253"/>
    <w:rsid w:val="001A6573"/>
    <w:rsid w:val="001A714D"/>
    <w:rsid w:val="001B07FD"/>
    <w:rsid w:val="001B67CA"/>
    <w:rsid w:val="001C1472"/>
    <w:rsid w:val="001C21C3"/>
    <w:rsid w:val="001C2FEA"/>
    <w:rsid w:val="001C4310"/>
    <w:rsid w:val="001D02C2"/>
    <w:rsid w:val="001D0318"/>
    <w:rsid w:val="001D03D7"/>
    <w:rsid w:val="001D1551"/>
    <w:rsid w:val="001D7DBE"/>
    <w:rsid w:val="001F0C1D"/>
    <w:rsid w:val="001F1132"/>
    <w:rsid w:val="001F168B"/>
    <w:rsid w:val="001F4D9E"/>
    <w:rsid w:val="001F5F92"/>
    <w:rsid w:val="001F6D59"/>
    <w:rsid w:val="001F7F82"/>
    <w:rsid w:val="00200328"/>
    <w:rsid w:val="00203852"/>
    <w:rsid w:val="00203F71"/>
    <w:rsid w:val="002124DC"/>
    <w:rsid w:val="00215574"/>
    <w:rsid w:val="0021742C"/>
    <w:rsid w:val="002334C4"/>
    <w:rsid w:val="002347A2"/>
    <w:rsid w:val="00243987"/>
    <w:rsid w:val="00245792"/>
    <w:rsid w:val="00247926"/>
    <w:rsid w:val="00251005"/>
    <w:rsid w:val="00253E4C"/>
    <w:rsid w:val="00256393"/>
    <w:rsid w:val="00256451"/>
    <w:rsid w:val="0025766C"/>
    <w:rsid w:val="00261AE0"/>
    <w:rsid w:val="0026644B"/>
    <w:rsid w:val="002675F0"/>
    <w:rsid w:val="0027637D"/>
    <w:rsid w:val="00276EE4"/>
    <w:rsid w:val="00281AE2"/>
    <w:rsid w:val="00287F31"/>
    <w:rsid w:val="00294E29"/>
    <w:rsid w:val="002A0775"/>
    <w:rsid w:val="002A464A"/>
    <w:rsid w:val="002A59DB"/>
    <w:rsid w:val="002A769C"/>
    <w:rsid w:val="002A79F8"/>
    <w:rsid w:val="002B1D7E"/>
    <w:rsid w:val="002B6339"/>
    <w:rsid w:val="002B6DF9"/>
    <w:rsid w:val="002C6B80"/>
    <w:rsid w:val="002C7B3F"/>
    <w:rsid w:val="002D2E22"/>
    <w:rsid w:val="002D2F34"/>
    <w:rsid w:val="002D3047"/>
    <w:rsid w:val="002D3BC5"/>
    <w:rsid w:val="002D6E04"/>
    <w:rsid w:val="002E00EE"/>
    <w:rsid w:val="002E07CC"/>
    <w:rsid w:val="002E174C"/>
    <w:rsid w:val="002E4080"/>
    <w:rsid w:val="002F3FB7"/>
    <w:rsid w:val="002F6F2B"/>
    <w:rsid w:val="002F7647"/>
    <w:rsid w:val="00302805"/>
    <w:rsid w:val="003037A3"/>
    <w:rsid w:val="00305920"/>
    <w:rsid w:val="003077A8"/>
    <w:rsid w:val="00316577"/>
    <w:rsid w:val="003172DC"/>
    <w:rsid w:val="00323B17"/>
    <w:rsid w:val="00334D6C"/>
    <w:rsid w:val="00335059"/>
    <w:rsid w:val="00335226"/>
    <w:rsid w:val="00335709"/>
    <w:rsid w:val="00335748"/>
    <w:rsid w:val="00336051"/>
    <w:rsid w:val="003378AE"/>
    <w:rsid w:val="00340356"/>
    <w:rsid w:val="0034052F"/>
    <w:rsid w:val="0034176B"/>
    <w:rsid w:val="0035462D"/>
    <w:rsid w:val="003549AE"/>
    <w:rsid w:val="00360AA9"/>
    <w:rsid w:val="00361509"/>
    <w:rsid w:val="00361696"/>
    <w:rsid w:val="003655E4"/>
    <w:rsid w:val="00366EFA"/>
    <w:rsid w:val="00367453"/>
    <w:rsid w:val="003678A3"/>
    <w:rsid w:val="0037554F"/>
    <w:rsid w:val="003765B8"/>
    <w:rsid w:val="00376FC2"/>
    <w:rsid w:val="00382880"/>
    <w:rsid w:val="00383106"/>
    <w:rsid w:val="00387382"/>
    <w:rsid w:val="00387858"/>
    <w:rsid w:val="00393EA5"/>
    <w:rsid w:val="003A0483"/>
    <w:rsid w:val="003A5B91"/>
    <w:rsid w:val="003B076D"/>
    <w:rsid w:val="003B3719"/>
    <w:rsid w:val="003B4A2F"/>
    <w:rsid w:val="003C00A0"/>
    <w:rsid w:val="003C3971"/>
    <w:rsid w:val="003C458E"/>
    <w:rsid w:val="003C5792"/>
    <w:rsid w:val="003D0E21"/>
    <w:rsid w:val="003D487F"/>
    <w:rsid w:val="003D566C"/>
    <w:rsid w:val="003D649C"/>
    <w:rsid w:val="003D713C"/>
    <w:rsid w:val="003D7EE1"/>
    <w:rsid w:val="003D7EFE"/>
    <w:rsid w:val="003E0648"/>
    <w:rsid w:val="003E1664"/>
    <w:rsid w:val="003E1C53"/>
    <w:rsid w:val="003E390C"/>
    <w:rsid w:val="003E7753"/>
    <w:rsid w:val="003F0D1D"/>
    <w:rsid w:val="003F1DE9"/>
    <w:rsid w:val="00400AFA"/>
    <w:rsid w:val="00402B48"/>
    <w:rsid w:val="004050EA"/>
    <w:rsid w:val="00407C75"/>
    <w:rsid w:val="00410C74"/>
    <w:rsid w:val="004116EB"/>
    <w:rsid w:val="00414FEE"/>
    <w:rsid w:val="004177EB"/>
    <w:rsid w:val="00423334"/>
    <w:rsid w:val="00424339"/>
    <w:rsid w:val="00431D62"/>
    <w:rsid w:val="004339D2"/>
    <w:rsid w:val="00434540"/>
    <w:rsid w:val="004345EC"/>
    <w:rsid w:val="0043541E"/>
    <w:rsid w:val="004357F6"/>
    <w:rsid w:val="00443B1F"/>
    <w:rsid w:val="004473AE"/>
    <w:rsid w:val="004509C1"/>
    <w:rsid w:val="00450B2E"/>
    <w:rsid w:val="004534E4"/>
    <w:rsid w:val="00460045"/>
    <w:rsid w:val="004634D0"/>
    <w:rsid w:val="004640F5"/>
    <w:rsid w:val="004661C2"/>
    <w:rsid w:val="0047076F"/>
    <w:rsid w:val="00471049"/>
    <w:rsid w:val="00471735"/>
    <w:rsid w:val="00472249"/>
    <w:rsid w:val="004758E7"/>
    <w:rsid w:val="004759F3"/>
    <w:rsid w:val="004826A9"/>
    <w:rsid w:val="004837BD"/>
    <w:rsid w:val="00484657"/>
    <w:rsid w:val="00496011"/>
    <w:rsid w:val="00496ACE"/>
    <w:rsid w:val="004A0895"/>
    <w:rsid w:val="004A14E4"/>
    <w:rsid w:val="004A22C7"/>
    <w:rsid w:val="004A23CD"/>
    <w:rsid w:val="004A3213"/>
    <w:rsid w:val="004B0BA7"/>
    <w:rsid w:val="004B2762"/>
    <w:rsid w:val="004B2FA7"/>
    <w:rsid w:val="004B4025"/>
    <w:rsid w:val="004B6798"/>
    <w:rsid w:val="004C1601"/>
    <w:rsid w:val="004C3099"/>
    <w:rsid w:val="004C3B4F"/>
    <w:rsid w:val="004C4EA0"/>
    <w:rsid w:val="004C7B37"/>
    <w:rsid w:val="004D0B0B"/>
    <w:rsid w:val="004D3578"/>
    <w:rsid w:val="004D4338"/>
    <w:rsid w:val="004E17C7"/>
    <w:rsid w:val="004E213A"/>
    <w:rsid w:val="004E2D77"/>
    <w:rsid w:val="004E430C"/>
    <w:rsid w:val="004E4647"/>
    <w:rsid w:val="004E54EF"/>
    <w:rsid w:val="004E7C55"/>
    <w:rsid w:val="004E7FD6"/>
    <w:rsid w:val="004F0988"/>
    <w:rsid w:val="004F1AE3"/>
    <w:rsid w:val="004F29F1"/>
    <w:rsid w:val="004F3340"/>
    <w:rsid w:val="004F3CB0"/>
    <w:rsid w:val="004F3E3D"/>
    <w:rsid w:val="00502D7C"/>
    <w:rsid w:val="00503337"/>
    <w:rsid w:val="005061B8"/>
    <w:rsid w:val="005105C6"/>
    <w:rsid w:val="00515717"/>
    <w:rsid w:val="00520969"/>
    <w:rsid w:val="00526610"/>
    <w:rsid w:val="0053388B"/>
    <w:rsid w:val="005345D1"/>
    <w:rsid w:val="00535773"/>
    <w:rsid w:val="005369E3"/>
    <w:rsid w:val="0053790B"/>
    <w:rsid w:val="00537BFA"/>
    <w:rsid w:val="00540005"/>
    <w:rsid w:val="00543E6C"/>
    <w:rsid w:val="00554FE1"/>
    <w:rsid w:val="00555723"/>
    <w:rsid w:val="00560943"/>
    <w:rsid w:val="005641AF"/>
    <w:rsid w:val="00565087"/>
    <w:rsid w:val="00570ED1"/>
    <w:rsid w:val="0057261C"/>
    <w:rsid w:val="00572E14"/>
    <w:rsid w:val="005742FD"/>
    <w:rsid w:val="005743C8"/>
    <w:rsid w:val="00577269"/>
    <w:rsid w:val="00580C3D"/>
    <w:rsid w:val="005837C8"/>
    <w:rsid w:val="005861FD"/>
    <w:rsid w:val="00594CBD"/>
    <w:rsid w:val="005973BE"/>
    <w:rsid w:val="005A4164"/>
    <w:rsid w:val="005A5986"/>
    <w:rsid w:val="005A5D1C"/>
    <w:rsid w:val="005A7F03"/>
    <w:rsid w:val="005B1FF6"/>
    <w:rsid w:val="005B76E0"/>
    <w:rsid w:val="005C24B2"/>
    <w:rsid w:val="005C354A"/>
    <w:rsid w:val="005C3737"/>
    <w:rsid w:val="005C5712"/>
    <w:rsid w:val="005C5EAF"/>
    <w:rsid w:val="005D0294"/>
    <w:rsid w:val="005D2E01"/>
    <w:rsid w:val="005D5AE3"/>
    <w:rsid w:val="005D6E3E"/>
    <w:rsid w:val="005D740A"/>
    <w:rsid w:val="005D7526"/>
    <w:rsid w:val="005E0188"/>
    <w:rsid w:val="005E1B49"/>
    <w:rsid w:val="005E69AE"/>
    <w:rsid w:val="005F3817"/>
    <w:rsid w:val="005F6F36"/>
    <w:rsid w:val="00602AEA"/>
    <w:rsid w:val="00607E3C"/>
    <w:rsid w:val="00610107"/>
    <w:rsid w:val="0061146F"/>
    <w:rsid w:val="0061273C"/>
    <w:rsid w:val="00612E4E"/>
    <w:rsid w:val="00614FDF"/>
    <w:rsid w:val="00616A42"/>
    <w:rsid w:val="00620653"/>
    <w:rsid w:val="00620B0F"/>
    <w:rsid w:val="006212AD"/>
    <w:rsid w:val="006243F0"/>
    <w:rsid w:val="006246A7"/>
    <w:rsid w:val="00624A1C"/>
    <w:rsid w:val="00625131"/>
    <w:rsid w:val="0062595A"/>
    <w:rsid w:val="0063467D"/>
    <w:rsid w:val="00634E96"/>
    <w:rsid w:val="0063543D"/>
    <w:rsid w:val="00635DF0"/>
    <w:rsid w:val="00641C43"/>
    <w:rsid w:val="006432CB"/>
    <w:rsid w:val="00645891"/>
    <w:rsid w:val="00647114"/>
    <w:rsid w:val="006509AD"/>
    <w:rsid w:val="006514BA"/>
    <w:rsid w:val="00651628"/>
    <w:rsid w:val="0065271E"/>
    <w:rsid w:val="00655109"/>
    <w:rsid w:val="0065577E"/>
    <w:rsid w:val="0066115B"/>
    <w:rsid w:val="00661381"/>
    <w:rsid w:val="006621C7"/>
    <w:rsid w:val="006670A9"/>
    <w:rsid w:val="00667679"/>
    <w:rsid w:val="00672206"/>
    <w:rsid w:val="00677B76"/>
    <w:rsid w:val="00677BD4"/>
    <w:rsid w:val="00680420"/>
    <w:rsid w:val="00681446"/>
    <w:rsid w:val="00685600"/>
    <w:rsid w:val="006972FE"/>
    <w:rsid w:val="006974B3"/>
    <w:rsid w:val="006A2D0C"/>
    <w:rsid w:val="006A323F"/>
    <w:rsid w:val="006B00F7"/>
    <w:rsid w:val="006B30D0"/>
    <w:rsid w:val="006B329E"/>
    <w:rsid w:val="006B518D"/>
    <w:rsid w:val="006B5BC1"/>
    <w:rsid w:val="006C196E"/>
    <w:rsid w:val="006C29A3"/>
    <w:rsid w:val="006C3B46"/>
    <w:rsid w:val="006C3D95"/>
    <w:rsid w:val="006C7B00"/>
    <w:rsid w:val="006D0467"/>
    <w:rsid w:val="006D296B"/>
    <w:rsid w:val="006D56CF"/>
    <w:rsid w:val="006D77D7"/>
    <w:rsid w:val="006E1889"/>
    <w:rsid w:val="006E5C86"/>
    <w:rsid w:val="006F12BA"/>
    <w:rsid w:val="006F1FC9"/>
    <w:rsid w:val="006F5E76"/>
    <w:rsid w:val="006F682D"/>
    <w:rsid w:val="006F6BC7"/>
    <w:rsid w:val="006F7CE5"/>
    <w:rsid w:val="0070498B"/>
    <w:rsid w:val="00707B8B"/>
    <w:rsid w:val="007129D7"/>
    <w:rsid w:val="00713C44"/>
    <w:rsid w:val="0071576F"/>
    <w:rsid w:val="00715888"/>
    <w:rsid w:val="00720790"/>
    <w:rsid w:val="00721B14"/>
    <w:rsid w:val="00723101"/>
    <w:rsid w:val="007237B7"/>
    <w:rsid w:val="00723AB5"/>
    <w:rsid w:val="00724089"/>
    <w:rsid w:val="00730E94"/>
    <w:rsid w:val="00730ED4"/>
    <w:rsid w:val="00731E89"/>
    <w:rsid w:val="00734206"/>
    <w:rsid w:val="00734A5B"/>
    <w:rsid w:val="0074026F"/>
    <w:rsid w:val="007429F6"/>
    <w:rsid w:val="0074463D"/>
    <w:rsid w:val="00744CA6"/>
    <w:rsid w:val="00744E76"/>
    <w:rsid w:val="0074525F"/>
    <w:rsid w:val="00752198"/>
    <w:rsid w:val="00753881"/>
    <w:rsid w:val="00755E78"/>
    <w:rsid w:val="00756C8C"/>
    <w:rsid w:val="00761D68"/>
    <w:rsid w:val="007637C4"/>
    <w:rsid w:val="007660BB"/>
    <w:rsid w:val="00771280"/>
    <w:rsid w:val="00771457"/>
    <w:rsid w:val="00774DA4"/>
    <w:rsid w:val="00781F0F"/>
    <w:rsid w:val="00781F22"/>
    <w:rsid w:val="00785577"/>
    <w:rsid w:val="00792C7A"/>
    <w:rsid w:val="0079785A"/>
    <w:rsid w:val="007A1134"/>
    <w:rsid w:val="007A299C"/>
    <w:rsid w:val="007A491F"/>
    <w:rsid w:val="007A4C28"/>
    <w:rsid w:val="007B083C"/>
    <w:rsid w:val="007B600E"/>
    <w:rsid w:val="007B6FD1"/>
    <w:rsid w:val="007C414D"/>
    <w:rsid w:val="007C5B26"/>
    <w:rsid w:val="007C7952"/>
    <w:rsid w:val="007D2E3A"/>
    <w:rsid w:val="007D34C1"/>
    <w:rsid w:val="007D49C9"/>
    <w:rsid w:val="007E1D0F"/>
    <w:rsid w:val="007E3601"/>
    <w:rsid w:val="007E4AF8"/>
    <w:rsid w:val="007F0F4A"/>
    <w:rsid w:val="007F2557"/>
    <w:rsid w:val="007F3A2A"/>
    <w:rsid w:val="007F5768"/>
    <w:rsid w:val="00801886"/>
    <w:rsid w:val="00802365"/>
    <w:rsid w:val="008028A4"/>
    <w:rsid w:val="00803E9D"/>
    <w:rsid w:val="00805CA2"/>
    <w:rsid w:val="00805F4D"/>
    <w:rsid w:val="00812481"/>
    <w:rsid w:val="00816DE9"/>
    <w:rsid w:val="00820B25"/>
    <w:rsid w:val="00824F13"/>
    <w:rsid w:val="00825FDD"/>
    <w:rsid w:val="00826732"/>
    <w:rsid w:val="00826D83"/>
    <w:rsid w:val="00830747"/>
    <w:rsid w:val="0083542B"/>
    <w:rsid w:val="00837FDF"/>
    <w:rsid w:val="00850BF8"/>
    <w:rsid w:val="00850FBB"/>
    <w:rsid w:val="00853B61"/>
    <w:rsid w:val="00855940"/>
    <w:rsid w:val="0085677C"/>
    <w:rsid w:val="0086119F"/>
    <w:rsid w:val="00864223"/>
    <w:rsid w:val="008768CA"/>
    <w:rsid w:val="00882810"/>
    <w:rsid w:val="008974F7"/>
    <w:rsid w:val="008A093A"/>
    <w:rsid w:val="008A3B96"/>
    <w:rsid w:val="008A4747"/>
    <w:rsid w:val="008C06C2"/>
    <w:rsid w:val="008C2A97"/>
    <w:rsid w:val="008C384C"/>
    <w:rsid w:val="008C45AE"/>
    <w:rsid w:val="008D1560"/>
    <w:rsid w:val="008D5B4B"/>
    <w:rsid w:val="008D6D00"/>
    <w:rsid w:val="008E7986"/>
    <w:rsid w:val="008F194F"/>
    <w:rsid w:val="008F2044"/>
    <w:rsid w:val="008F65D3"/>
    <w:rsid w:val="00900A09"/>
    <w:rsid w:val="00901CAF"/>
    <w:rsid w:val="009020CF"/>
    <w:rsid w:val="0090271F"/>
    <w:rsid w:val="00902E23"/>
    <w:rsid w:val="00903EF6"/>
    <w:rsid w:val="009114D7"/>
    <w:rsid w:val="0091348E"/>
    <w:rsid w:val="00913CDB"/>
    <w:rsid w:val="00916B79"/>
    <w:rsid w:val="00917CCB"/>
    <w:rsid w:val="00920AF7"/>
    <w:rsid w:val="00920BF7"/>
    <w:rsid w:val="00922D77"/>
    <w:rsid w:val="00922D89"/>
    <w:rsid w:val="00924528"/>
    <w:rsid w:val="009266A0"/>
    <w:rsid w:val="009338EA"/>
    <w:rsid w:val="009350F0"/>
    <w:rsid w:val="00936F86"/>
    <w:rsid w:val="00940D43"/>
    <w:rsid w:val="00942EC2"/>
    <w:rsid w:val="00943C42"/>
    <w:rsid w:val="00945B01"/>
    <w:rsid w:val="00947BE2"/>
    <w:rsid w:val="009516F6"/>
    <w:rsid w:val="00956B2E"/>
    <w:rsid w:val="00957DE8"/>
    <w:rsid w:val="009633B2"/>
    <w:rsid w:val="0096388D"/>
    <w:rsid w:val="00963B7B"/>
    <w:rsid w:val="00974D08"/>
    <w:rsid w:val="009860B5"/>
    <w:rsid w:val="00990021"/>
    <w:rsid w:val="0099327F"/>
    <w:rsid w:val="00993BA7"/>
    <w:rsid w:val="009943F1"/>
    <w:rsid w:val="00994F73"/>
    <w:rsid w:val="009A3B6B"/>
    <w:rsid w:val="009A6462"/>
    <w:rsid w:val="009A760C"/>
    <w:rsid w:val="009B1B30"/>
    <w:rsid w:val="009B3C6C"/>
    <w:rsid w:val="009B56FF"/>
    <w:rsid w:val="009B642E"/>
    <w:rsid w:val="009C067E"/>
    <w:rsid w:val="009C1CEF"/>
    <w:rsid w:val="009C2C1B"/>
    <w:rsid w:val="009C34D5"/>
    <w:rsid w:val="009D0D8F"/>
    <w:rsid w:val="009D1CF4"/>
    <w:rsid w:val="009D246A"/>
    <w:rsid w:val="009E0C85"/>
    <w:rsid w:val="009E3F3C"/>
    <w:rsid w:val="009E6F2A"/>
    <w:rsid w:val="009E7750"/>
    <w:rsid w:val="009F1A90"/>
    <w:rsid w:val="009F37B7"/>
    <w:rsid w:val="009F5E43"/>
    <w:rsid w:val="00A0120D"/>
    <w:rsid w:val="00A10F02"/>
    <w:rsid w:val="00A15BD4"/>
    <w:rsid w:val="00A164B4"/>
    <w:rsid w:val="00A177D5"/>
    <w:rsid w:val="00A200FA"/>
    <w:rsid w:val="00A2276D"/>
    <w:rsid w:val="00A2341D"/>
    <w:rsid w:val="00A2361D"/>
    <w:rsid w:val="00A25B0C"/>
    <w:rsid w:val="00A26956"/>
    <w:rsid w:val="00A27588"/>
    <w:rsid w:val="00A309A6"/>
    <w:rsid w:val="00A33E4A"/>
    <w:rsid w:val="00A53724"/>
    <w:rsid w:val="00A60200"/>
    <w:rsid w:val="00A64D9D"/>
    <w:rsid w:val="00A65D22"/>
    <w:rsid w:val="00A6628E"/>
    <w:rsid w:val="00A70B96"/>
    <w:rsid w:val="00A73129"/>
    <w:rsid w:val="00A7707C"/>
    <w:rsid w:val="00A773A1"/>
    <w:rsid w:val="00A80643"/>
    <w:rsid w:val="00A815F8"/>
    <w:rsid w:val="00A82346"/>
    <w:rsid w:val="00A84761"/>
    <w:rsid w:val="00A90AB9"/>
    <w:rsid w:val="00A91526"/>
    <w:rsid w:val="00A91E7B"/>
    <w:rsid w:val="00A92BA1"/>
    <w:rsid w:val="00A92DDA"/>
    <w:rsid w:val="00A955A1"/>
    <w:rsid w:val="00AA0062"/>
    <w:rsid w:val="00AA1E5C"/>
    <w:rsid w:val="00AB0E32"/>
    <w:rsid w:val="00AB1B6E"/>
    <w:rsid w:val="00AB29E8"/>
    <w:rsid w:val="00AB2D85"/>
    <w:rsid w:val="00AB635B"/>
    <w:rsid w:val="00AB6DF1"/>
    <w:rsid w:val="00AB6F38"/>
    <w:rsid w:val="00AC25E2"/>
    <w:rsid w:val="00AC6BC6"/>
    <w:rsid w:val="00AD108D"/>
    <w:rsid w:val="00AD4E3B"/>
    <w:rsid w:val="00AE3797"/>
    <w:rsid w:val="00AE58D4"/>
    <w:rsid w:val="00AE7C53"/>
    <w:rsid w:val="00AF0560"/>
    <w:rsid w:val="00AF142E"/>
    <w:rsid w:val="00AF4E68"/>
    <w:rsid w:val="00AF6F1D"/>
    <w:rsid w:val="00AF7049"/>
    <w:rsid w:val="00B01D94"/>
    <w:rsid w:val="00B0263F"/>
    <w:rsid w:val="00B02C90"/>
    <w:rsid w:val="00B036C2"/>
    <w:rsid w:val="00B04944"/>
    <w:rsid w:val="00B055D4"/>
    <w:rsid w:val="00B074B4"/>
    <w:rsid w:val="00B1161C"/>
    <w:rsid w:val="00B13FDC"/>
    <w:rsid w:val="00B15449"/>
    <w:rsid w:val="00B15899"/>
    <w:rsid w:val="00B16898"/>
    <w:rsid w:val="00B174A5"/>
    <w:rsid w:val="00B21F86"/>
    <w:rsid w:val="00B2388D"/>
    <w:rsid w:val="00B23FC5"/>
    <w:rsid w:val="00B26425"/>
    <w:rsid w:val="00B312F2"/>
    <w:rsid w:val="00B31AF8"/>
    <w:rsid w:val="00B3313E"/>
    <w:rsid w:val="00B35701"/>
    <w:rsid w:val="00B36DD5"/>
    <w:rsid w:val="00B40473"/>
    <w:rsid w:val="00B40A30"/>
    <w:rsid w:val="00B42610"/>
    <w:rsid w:val="00B42F39"/>
    <w:rsid w:val="00B4623E"/>
    <w:rsid w:val="00B46FE3"/>
    <w:rsid w:val="00B471C7"/>
    <w:rsid w:val="00B5091E"/>
    <w:rsid w:val="00B53A5A"/>
    <w:rsid w:val="00B55A2A"/>
    <w:rsid w:val="00B5799A"/>
    <w:rsid w:val="00B60143"/>
    <w:rsid w:val="00B62D92"/>
    <w:rsid w:val="00B64332"/>
    <w:rsid w:val="00B66FE4"/>
    <w:rsid w:val="00B71F49"/>
    <w:rsid w:val="00B74C05"/>
    <w:rsid w:val="00B7793A"/>
    <w:rsid w:val="00B84DD2"/>
    <w:rsid w:val="00B907BC"/>
    <w:rsid w:val="00B9159B"/>
    <w:rsid w:val="00B92E6B"/>
    <w:rsid w:val="00B93086"/>
    <w:rsid w:val="00B93F96"/>
    <w:rsid w:val="00B94827"/>
    <w:rsid w:val="00B97442"/>
    <w:rsid w:val="00BA19ED"/>
    <w:rsid w:val="00BA300B"/>
    <w:rsid w:val="00BA4B8D"/>
    <w:rsid w:val="00BA4F78"/>
    <w:rsid w:val="00BB0CC4"/>
    <w:rsid w:val="00BB306C"/>
    <w:rsid w:val="00BB3B7A"/>
    <w:rsid w:val="00BB4783"/>
    <w:rsid w:val="00BC0F7D"/>
    <w:rsid w:val="00BC1C56"/>
    <w:rsid w:val="00BC371B"/>
    <w:rsid w:val="00BC4B89"/>
    <w:rsid w:val="00BC567A"/>
    <w:rsid w:val="00BD0B2C"/>
    <w:rsid w:val="00BD5724"/>
    <w:rsid w:val="00BD7CA8"/>
    <w:rsid w:val="00BE1F22"/>
    <w:rsid w:val="00BE312A"/>
    <w:rsid w:val="00BE3255"/>
    <w:rsid w:val="00BE3511"/>
    <w:rsid w:val="00BE60A9"/>
    <w:rsid w:val="00BE6B90"/>
    <w:rsid w:val="00BF07F2"/>
    <w:rsid w:val="00BF0F28"/>
    <w:rsid w:val="00BF128E"/>
    <w:rsid w:val="00BF16AD"/>
    <w:rsid w:val="00BF2F75"/>
    <w:rsid w:val="00BF44CD"/>
    <w:rsid w:val="00BF4B52"/>
    <w:rsid w:val="00BF7FAC"/>
    <w:rsid w:val="00C07DD1"/>
    <w:rsid w:val="00C11D03"/>
    <w:rsid w:val="00C1496A"/>
    <w:rsid w:val="00C15F1C"/>
    <w:rsid w:val="00C33079"/>
    <w:rsid w:val="00C43DCD"/>
    <w:rsid w:val="00C4482D"/>
    <w:rsid w:val="00C45231"/>
    <w:rsid w:val="00C4537F"/>
    <w:rsid w:val="00C45F09"/>
    <w:rsid w:val="00C4680F"/>
    <w:rsid w:val="00C4696B"/>
    <w:rsid w:val="00C473B6"/>
    <w:rsid w:val="00C61D1C"/>
    <w:rsid w:val="00C67FA4"/>
    <w:rsid w:val="00C70852"/>
    <w:rsid w:val="00C72344"/>
    <w:rsid w:val="00C72833"/>
    <w:rsid w:val="00C72CC0"/>
    <w:rsid w:val="00C74BA5"/>
    <w:rsid w:val="00C80F1D"/>
    <w:rsid w:val="00C81A25"/>
    <w:rsid w:val="00C83BDD"/>
    <w:rsid w:val="00C857B6"/>
    <w:rsid w:val="00C875FE"/>
    <w:rsid w:val="00C93BFD"/>
    <w:rsid w:val="00C93F40"/>
    <w:rsid w:val="00C9406B"/>
    <w:rsid w:val="00CA3D0C"/>
    <w:rsid w:val="00CA7AC2"/>
    <w:rsid w:val="00CB1C9F"/>
    <w:rsid w:val="00CB285D"/>
    <w:rsid w:val="00CB3795"/>
    <w:rsid w:val="00CB3AB8"/>
    <w:rsid w:val="00CB5386"/>
    <w:rsid w:val="00CC4A57"/>
    <w:rsid w:val="00CD07C6"/>
    <w:rsid w:val="00CD0D75"/>
    <w:rsid w:val="00CD647F"/>
    <w:rsid w:val="00CD7151"/>
    <w:rsid w:val="00CD78CC"/>
    <w:rsid w:val="00CE029B"/>
    <w:rsid w:val="00CE1D83"/>
    <w:rsid w:val="00CE7214"/>
    <w:rsid w:val="00CF20E3"/>
    <w:rsid w:val="00CF244A"/>
    <w:rsid w:val="00CF2F3C"/>
    <w:rsid w:val="00D035B0"/>
    <w:rsid w:val="00D04091"/>
    <w:rsid w:val="00D05BF1"/>
    <w:rsid w:val="00D060B3"/>
    <w:rsid w:val="00D0708E"/>
    <w:rsid w:val="00D10D66"/>
    <w:rsid w:val="00D131EC"/>
    <w:rsid w:val="00D15BBA"/>
    <w:rsid w:val="00D172FF"/>
    <w:rsid w:val="00D27E01"/>
    <w:rsid w:val="00D309CC"/>
    <w:rsid w:val="00D31FD9"/>
    <w:rsid w:val="00D36D27"/>
    <w:rsid w:val="00D40761"/>
    <w:rsid w:val="00D414E1"/>
    <w:rsid w:val="00D42201"/>
    <w:rsid w:val="00D45E83"/>
    <w:rsid w:val="00D46060"/>
    <w:rsid w:val="00D463FE"/>
    <w:rsid w:val="00D46431"/>
    <w:rsid w:val="00D468B9"/>
    <w:rsid w:val="00D46EDF"/>
    <w:rsid w:val="00D535EE"/>
    <w:rsid w:val="00D55A4C"/>
    <w:rsid w:val="00D5673D"/>
    <w:rsid w:val="00D56A52"/>
    <w:rsid w:val="00D57972"/>
    <w:rsid w:val="00D646F5"/>
    <w:rsid w:val="00D647F0"/>
    <w:rsid w:val="00D65F45"/>
    <w:rsid w:val="00D675A9"/>
    <w:rsid w:val="00D738D6"/>
    <w:rsid w:val="00D73ABF"/>
    <w:rsid w:val="00D755EB"/>
    <w:rsid w:val="00D76591"/>
    <w:rsid w:val="00D77160"/>
    <w:rsid w:val="00D813B1"/>
    <w:rsid w:val="00D81631"/>
    <w:rsid w:val="00D82699"/>
    <w:rsid w:val="00D83F4D"/>
    <w:rsid w:val="00D84081"/>
    <w:rsid w:val="00D84260"/>
    <w:rsid w:val="00D87E00"/>
    <w:rsid w:val="00D907F9"/>
    <w:rsid w:val="00D9134D"/>
    <w:rsid w:val="00D93120"/>
    <w:rsid w:val="00D93AF6"/>
    <w:rsid w:val="00D947CD"/>
    <w:rsid w:val="00D97D53"/>
    <w:rsid w:val="00DA0548"/>
    <w:rsid w:val="00DA116B"/>
    <w:rsid w:val="00DA76F2"/>
    <w:rsid w:val="00DA7A03"/>
    <w:rsid w:val="00DB12EC"/>
    <w:rsid w:val="00DB1818"/>
    <w:rsid w:val="00DC0E51"/>
    <w:rsid w:val="00DC309B"/>
    <w:rsid w:val="00DC3239"/>
    <w:rsid w:val="00DC4DA2"/>
    <w:rsid w:val="00DD4C17"/>
    <w:rsid w:val="00DD5B05"/>
    <w:rsid w:val="00DD5D25"/>
    <w:rsid w:val="00DD7FF2"/>
    <w:rsid w:val="00DE15B7"/>
    <w:rsid w:val="00DE34AC"/>
    <w:rsid w:val="00DE6E17"/>
    <w:rsid w:val="00DF2B1F"/>
    <w:rsid w:val="00DF6189"/>
    <w:rsid w:val="00DF62CD"/>
    <w:rsid w:val="00DF7B81"/>
    <w:rsid w:val="00E022DB"/>
    <w:rsid w:val="00E033B1"/>
    <w:rsid w:val="00E034CF"/>
    <w:rsid w:val="00E03895"/>
    <w:rsid w:val="00E057D0"/>
    <w:rsid w:val="00E06ECF"/>
    <w:rsid w:val="00E11770"/>
    <w:rsid w:val="00E11E42"/>
    <w:rsid w:val="00E11F86"/>
    <w:rsid w:val="00E125F2"/>
    <w:rsid w:val="00E13876"/>
    <w:rsid w:val="00E16509"/>
    <w:rsid w:val="00E168E8"/>
    <w:rsid w:val="00E16D91"/>
    <w:rsid w:val="00E17517"/>
    <w:rsid w:val="00E17B16"/>
    <w:rsid w:val="00E17B2C"/>
    <w:rsid w:val="00E22181"/>
    <w:rsid w:val="00E2397C"/>
    <w:rsid w:val="00E341F7"/>
    <w:rsid w:val="00E34C44"/>
    <w:rsid w:val="00E4054F"/>
    <w:rsid w:val="00E44582"/>
    <w:rsid w:val="00E446E0"/>
    <w:rsid w:val="00E451CB"/>
    <w:rsid w:val="00E457D4"/>
    <w:rsid w:val="00E45CA3"/>
    <w:rsid w:val="00E475CB"/>
    <w:rsid w:val="00E507ED"/>
    <w:rsid w:val="00E518AF"/>
    <w:rsid w:val="00E51F83"/>
    <w:rsid w:val="00E52814"/>
    <w:rsid w:val="00E53182"/>
    <w:rsid w:val="00E542BC"/>
    <w:rsid w:val="00E5541B"/>
    <w:rsid w:val="00E6138C"/>
    <w:rsid w:val="00E62991"/>
    <w:rsid w:val="00E65AAE"/>
    <w:rsid w:val="00E67970"/>
    <w:rsid w:val="00E7095F"/>
    <w:rsid w:val="00E72324"/>
    <w:rsid w:val="00E72ABE"/>
    <w:rsid w:val="00E75C1B"/>
    <w:rsid w:val="00E76BD1"/>
    <w:rsid w:val="00E76DB3"/>
    <w:rsid w:val="00E77364"/>
    <w:rsid w:val="00E77645"/>
    <w:rsid w:val="00E80DE4"/>
    <w:rsid w:val="00E83A08"/>
    <w:rsid w:val="00E8624B"/>
    <w:rsid w:val="00E86B02"/>
    <w:rsid w:val="00E90937"/>
    <w:rsid w:val="00E909D4"/>
    <w:rsid w:val="00E91C9A"/>
    <w:rsid w:val="00E922EA"/>
    <w:rsid w:val="00E92F48"/>
    <w:rsid w:val="00E97D12"/>
    <w:rsid w:val="00EA1077"/>
    <w:rsid w:val="00EA3376"/>
    <w:rsid w:val="00EA6749"/>
    <w:rsid w:val="00EB0C57"/>
    <w:rsid w:val="00EB22F4"/>
    <w:rsid w:val="00EB27CC"/>
    <w:rsid w:val="00EB6C91"/>
    <w:rsid w:val="00EB79D3"/>
    <w:rsid w:val="00EC1D33"/>
    <w:rsid w:val="00EC3517"/>
    <w:rsid w:val="00EC4A25"/>
    <w:rsid w:val="00EC6B55"/>
    <w:rsid w:val="00EC7900"/>
    <w:rsid w:val="00ED03E6"/>
    <w:rsid w:val="00ED0967"/>
    <w:rsid w:val="00ED1282"/>
    <w:rsid w:val="00ED2EDC"/>
    <w:rsid w:val="00ED4B32"/>
    <w:rsid w:val="00EE3290"/>
    <w:rsid w:val="00EE5AA7"/>
    <w:rsid w:val="00EF587C"/>
    <w:rsid w:val="00EF6FF0"/>
    <w:rsid w:val="00F015A4"/>
    <w:rsid w:val="00F01D86"/>
    <w:rsid w:val="00F025A2"/>
    <w:rsid w:val="00F04712"/>
    <w:rsid w:val="00F06772"/>
    <w:rsid w:val="00F06786"/>
    <w:rsid w:val="00F07EDC"/>
    <w:rsid w:val="00F129F5"/>
    <w:rsid w:val="00F139D9"/>
    <w:rsid w:val="00F16143"/>
    <w:rsid w:val="00F20ED2"/>
    <w:rsid w:val="00F21311"/>
    <w:rsid w:val="00F22EC7"/>
    <w:rsid w:val="00F25124"/>
    <w:rsid w:val="00F273D3"/>
    <w:rsid w:val="00F27CC9"/>
    <w:rsid w:val="00F314DF"/>
    <w:rsid w:val="00F324C7"/>
    <w:rsid w:val="00F325C8"/>
    <w:rsid w:val="00F35577"/>
    <w:rsid w:val="00F366CB"/>
    <w:rsid w:val="00F369DD"/>
    <w:rsid w:val="00F37626"/>
    <w:rsid w:val="00F40EAB"/>
    <w:rsid w:val="00F44AA2"/>
    <w:rsid w:val="00F50255"/>
    <w:rsid w:val="00F51BD3"/>
    <w:rsid w:val="00F52B70"/>
    <w:rsid w:val="00F52C27"/>
    <w:rsid w:val="00F614AC"/>
    <w:rsid w:val="00F62AEB"/>
    <w:rsid w:val="00F64319"/>
    <w:rsid w:val="00F653B8"/>
    <w:rsid w:val="00F655F3"/>
    <w:rsid w:val="00F67E8B"/>
    <w:rsid w:val="00F67EE8"/>
    <w:rsid w:val="00F70647"/>
    <w:rsid w:val="00F70BE9"/>
    <w:rsid w:val="00F7204E"/>
    <w:rsid w:val="00F7302D"/>
    <w:rsid w:val="00F73852"/>
    <w:rsid w:val="00F81946"/>
    <w:rsid w:val="00F8688A"/>
    <w:rsid w:val="00F87A6E"/>
    <w:rsid w:val="00F90B8B"/>
    <w:rsid w:val="00F92A6F"/>
    <w:rsid w:val="00F9377C"/>
    <w:rsid w:val="00F95EDB"/>
    <w:rsid w:val="00F96804"/>
    <w:rsid w:val="00F96B75"/>
    <w:rsid w:val="00F97D2F"/>
    <w:rsid w:val="00FA0DFF"/>
    <w:rsid w:val="00FA1266"/>
    <w:rsid w:val="00FA46B2"/>
    <w:rsid w:val="00FA7625"/>
    <w:rsid w:val="00FA77A1"/>
    <w:rsid w:val="00FB03C5"/>
    <w:rsid w:val="00FB52FC"/>
    <w:rsid w:val="00FB7AD7"/>
    <w:rsid w:val="00FC1192"/>
    <w:rsid w:val="00FC259F"/>
    <w:rsid w:val="00FC7900"/>
    <w:rsid w:val="00FD53F3"/>
    <w:rsid w:val="00FD6FA7"/>
    <w:rsid w:val="00FD72D1"/>
    <w:rsid w:val="00FE241A"/>
    <w:rsid w:val="00FE2D04"/>
    <w:rsid w:val="00FE4CDB"/>
    <w:rsid w:val="00FE63B0"/>
    <w:rsid w:val="00FE6A46"/>
    <w:rsid w:val="00FF62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55A4C"/>
    <w:rPr>
      <w:sz w:val="21"/>
      <w:szCs w:val="24"/>
      <w:lang w:val="en-DE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</w:style>
  <w:style w:type="paragraph" w:customStyle="1" w:styleId="NW">
    <w:name w:val="NW"/>
    <w:basedOn w:val="NO"/>
  </w:style>
  <w:style w:type="paragraph" w:customStyle="1" w:styleId="EW">
    <w:name w:val="EW"/>
    <w:basedOn w:val="EX"/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basedOn w:val="Normal"/>
    <w:uiPriority w:val="34"/>
    <w:qFormat/>
    <w:rsid w:val="006212AD"/>
    <w:pPr>
      <w:ind w:left="720"/>
      <w:contextualSpacing/>
    </w:pPr>
  </w:style>
  <w:style w:type="character" w:customStyle="1" w:styleId="TACChar">
    <w:name w:val="TAC Char"/>
    <w:link w:val="TAC"/>
    <w:qFormat/>
    <w:rsid w:val="003D649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D649C"/>
    <w:rPr>
      <w:rFonts w:ascii="Arial" w:hAnsi="Arial"/>
      <w:b/>
      <w:sz w:val="18"/>
      <w:lang w:eastAsia="en-US"/>
    </w:rPr>
  </w:style>
  <w:style w:type="character" w:customStyle="1" w:styleId="TALChar">
    <w:name w:val="TAL Char"/>
    <w:link w:val="TAL"/>
    <w:qFormat/>
    <w:locked/>
    <w:rsid w:val="003D649C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rsid w:val="003D649C"/>
    <w:rPr>
      <w:rFonts w:ascii="Arial" w:hAnsi="Arial"/>
      <w:sz w:val="18"/>
      <w:lang w:eastAsia="en-US"/>
    </w:rPr>
  </w:style>
  <w:style w:type="character" w:customStyle="1" w:styleId="TALCar">
    <w:name w:val="TAL Car"/>
    <w:qFormat/>
    <w:rsid w:val="003D649C"/>
    <w:rPr>
      <w:rFonts w:ascii="Arial" w:hAnsi="Arial"/>
      <w:sz w:val="18"/>
      <w:lang w:val="en-GB" w:eastAsia="ja-JP" w:bidi="ar-SA"/>
    </w:rPr>
  </w:style>
  <w:style w:type="character" w:customStyle="1" w:styleId="NOChar">
    <w:name w:val="NO Char"/>
    <w:link w:val="NO"/>
    <w:qFormat/>
    <w:rsid w:val="00661381"/>
    <w:rPr>
      <w:lang w:eastAsia="en-US"/>
    </w:rPr>
  </w:style>
  <w:style w:type="character" w:customStyle="1" w:styleId="THChar">
    <w:name w:val="TH Char"/>
    <w:link w:val="TH"/>
    <w:qFormat/>
    <w:rsid w:val="00900A09"/>
    <w:rPr>
      <w:rFonts w:ascii="Arial" w:hAnsi="Arial"/>
      <w:b/>
      <w:lang w:eastAsia="en-US"/>
    </w:rPr>
  </w:style>
  <w:style w:type="paragraph" w:styleId="NormalWeb">
    <w:name w:val="Normal (Web)"/>
    <w:basedOn w:val="Normal"/>
    <w:uiPriority w:val="99"/>
    <w:rsid w:val="00FC7900"/>
    <w:rPr>
      <w:sz w:val="24"/>
    </w:rPr>
  </w:style>
  <w:style w:type="paragraph" w:customStyle="1" w:styleId="-">
    <w:name w:val="기고리뷰 - 섹션"/>
    <w:basedOn w:val="Normal"/>
    <w:rsid w:val="007C414D"/>
    <w:pPr>
      <w:numPr>
        <w:numId w:val="15"/>
      </w:numPr>
    </w:pPr>
    <w:rPr>
      <w:rFonts w:eastAsia="Malgun Gothic"/>
    </w:rPr>
  </w:style>
  <w:style w:type="paragraph" w:styleId="BodyText">
    <w:name w:val="Body Text"/>
    <w:basedOn w:val="Normal"/>
    <w:link w:val="BodyTextChar"/>
    <w:rsid w:val="007C414D"/>
    <w:pPr>
      <w:spacing w:after="120"/>
    </w:pPr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7C414D"/>
    <w:rPr>
      <w:rFonts w:eastAsia="Malgun Gothic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8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64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26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89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397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7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452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444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45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64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90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9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54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49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8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1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16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4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80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04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144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002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80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287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403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30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06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50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69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91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9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3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8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44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3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017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9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0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95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652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67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60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8289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75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42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9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51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984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7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8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0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933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100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713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50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57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45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985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2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43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90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94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3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B70B3-EB8C-9540-AACD-E68B7E1F3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3699</TotalTime>
  <Pages>7</Pages>
  <Words>1153</Words>
  <Characters>6205</Characters>
  <Application>Microsoft Office Word</Application>
  <DocSecurity>0</DocSecurity>
  <Lines>159</Lines>
  <Paragraphs>108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7250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536</cp:revision>
  <cp:lastPrinted>2019-02-25T14:05:00Z</cp:lastPrinted>
  <dcterms:created xsi:type="dcterms:W3CDTF">2020-02-11T14:49:00Z</dcterms:created>
  <dcterms:modified xsi:type="dcterms:W3CDTF">2023-09-27T12:31:00Z</dcterms:modified>
  <cp:category/>
</cp:coreProperties>
</file>